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246"/>
        <w:tblW w:w="9108" w:type="dxa"/>
        <w:jc w:val="center"/>
        <w:tblLayout w:type="fixed"/>
        <w:tblLook w:val="0000" w:firstRow="0" w:lastRow="0" w:firstColumn="0" w:lastColumn="0" w:noHBand="0" w:noVBand="0"/>
      </w:tblPr>
      <w:tblGrid>
        <w:gridCol w:w="1809"/>
        <w:gridCol w:w="7299"/>
      </w:tblGrid>
      <w:tr w:rsidR="00623C17" w:rsidRPr="00A73DEC" w14:paraId="1B953CBA" w14:textId="77777777" w:rsidTr="00D02809">
        <w:trPr>
          <w:trHeight w:val="267"/>
          <w:jc w:val="center"/>
        </w:trPr>
        <w:tc>
          <w:tcPr>
            <w:tcW w:w="1809" w:type="dxa"/>
            <w:vMerge w:val="restart"/>
          </w:tcPr>
          <w:p w14:paraId="739DE1E8" w14:textId="54064EA1" w:rsidR="00623C17" w:rsidRPr="00A73DEC" w:rsidRDefault="00623C17" w:rsidP="00D02809">
            <w:pPr>
              <w:jc w:val="right"/>
              <w:rPr>
                <w:b/>
                <w:color w:val="000000"/>
                <w:szCs w:val="26"/>
              </w:rPr>
            </w:pPr>
            <w:r w:rsidRPr="00A73DEC">
              <w:rPr>
                <w:noProof/>
                <w:color w:val="000000"/>
                <w:szCs w:val="26"/>
              </w:rPr>
              <w:drawing>
                <wp:inline distT="0" distB="0" distL="0" distR="0" wp14:anchorId="470706D5" wp14:editId="6091CA2F">
                  <wp:extent cx="1042035" cy="850900"/>
                  <wp:effectExtent l="0" t="0" r="571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9" w:type="dxa"/>
          </w:tcPr>
          <w:p w14:paraId="0AF07AE5" w14:textId="77777777" w:rsidR="00623C17" w:rsidRPr="00A73DEC" w:rsidRDefault="00623C17" w:rsidP="00D02809">
            <w:pPr>
              <w:jc w:val="right"/>
              <w:rPr>
                <w:b/>
                <w:color w:val="000000"/>
                <w:szCs w:val="26"/>
              </w:rPr>
            </w:pPr>
          </w:p>
          <w:p w14:paraId="46A74F2D" w14:textId="77777777" w:rsidR="00623C17" w:rsidRPr="00A73DEC" w:rsidRDefault="00623C17" w:rsidP="00D02809">
            <w:pPr>
              <w:jc w:val="right"/>
              <w:rPr>
                <w:b/>
                <w:color w:val="000000"/>
                <w:szCs w:val="26"/>
              </w:rPr>
            </w:pPr>
            <w:r w:rsidRPr="00A73DEC">
              <w:rPr>
                <w:b/>
                <w:color w:val="000000"/>
                <w:szCs w:val="26"/>
              </w:rPr>
              <w:t>TẬP ĐOÀN XĂNG DẦU VIỆT NAM</w:t>
            </w:r>
          </w:p>
        </w:tc>
      </w:tr>
      <w:tr w:rsidR="00623C17" w:rsidRPr="00A73DEC" w14:paraId="3EDCBC67" w14:textId="77777777" w:rsidTr="00D02809">
        <w:trPr>
          <w:trHeight w:val="267"/>
          <w:jc w:val="center"/>
        </w:trPr>
        <w:tc>
          <w:tcPr>
            <w:tcW w:w="1809" w:type="dxa"/>
            <w:vMerge/>
          </w:tcPr>
          <w:p w14:paraId="47477B12" w14:textId="77777777" w:rsidR="00623C17" w:rsidRPr="00A73DEC" w:rsidRDefault="00623C17" w:rsidP="00D02809">
            <w:pPr>
              <w:jc w:val="right"/>
              <w:rPr>
                <w:b/>
                <w:bCs/>
                <w:color w:val="000000"/>
                <w:spacing w:val="-20"/>
                <w:szCs w:val="26"/>
              </w:rPr>
            </w:pPr>
          </w:p>
        </w:tc>
        <w:tc>
          <w:tcPr>
            <w:tcW w:w="7299" w:type="dxa"/>
          </w:tcPr>
          <w:p w14:paraId="1C4930AA" w14:textId="01705F01" w:rsidR="00623C17" w:rsidRPr="00A73DEC" w:rsidRDefault="00623C17" w:rsidP="00D02809">
            <w:pPr>
              <w:jc w:val="right"/>
              <w:rPr>
                <w:b/>
                <w:bCs/>
                <w:color w:val="000000"/>
                <w:spacing w:val="-20"/>
                <w:szCs w:val="26"/>
              </w:rPr>
            </w:pPr>
            <w:r w:rsidRPr="00A73DEC">
              <w:rPr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858333" wp14:editId="2CF300B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346710</wp:posOffset>
                      </wp:positionV>
                      <wp:extent cx="4448175" cy="0"/>
                      <wp:effectExtent l="13335" t="13335" r="5715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9BA23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.55pt;margin-top:27.3pt;width:350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"/>
                  </w:pict>
                </mc:Fallback>
              </mc:AlternateContent>
            </w:r>
            <w:r w:rsidRPr="00A73DEC">
              <w:rPr>
                <w:b/>
                <w:bCs/>
                <w:color w:val="000000"/>
                <w:spacing w:val="-20"/>
                <w:szCs w:val="26"/>
              </w:rPr>
              <w:t>CÔNG TY CỔ PHẦN  TIN HỌC VIỄN THÔNG  PETROLIMEX</w:t>
            </w:r>
          </w:p>
        </w:tc>
      </w:tr>
    </w:tbl>
    <w:p w14:paraId="62BACE8A" w14:textId="77777777" w:rsidR="00D26E14" w:rsidRPr="00A73DEC" w:rsidRDefault="00D26E14" w:rsidP="00D26E14">
      <w:pPr>
        <w:spacing w:before="120" w:line="240" w:lineRule="auto"/>
        <w:jc w:val="center"/>
        <w:rPr>
          <w:b/>
          <w:bCs/>
          <w:color w:val="000000"/>
          <w:szCs w:val="26"/>
        </w:rPr>
      </w:pPr>
    </w:p>
    <w:p w14:paraId="33926BFC" w14:textId="77777777" w:rsidR="00D26E14" w:rsidRPr="00A73DEC" w:rsidRDefault="00D26E14" w:rsidP="00D26E14">
      <w:pPr>
        <w:spacing w:before="120" w:line="240" w:lineRule="auto"/>
        <w:jc w:val="center"/>
        <w:rPr>
          <w:b/>
          <w:bCs/>
          <w:color w:val="000000"/>
          <w:szCs w:val="26"/>
        </w:rPr>
      </w:pPr>
    </w:p>
    <w:p w14:paraId="134572F3" w14:textId="77777777" w:rsidR="00D26E14" w:rsidRPr="00A73DEC" w:rsidRDefault="00D26E14" w:rsidP="00D26E14">
      <w:pPr>
        <w:spacing w:before="120" w:line="240" w:lineRule="auto"/>
        <w:ind w:firstLine="720"/>
        <w:jc w:val="center"/>
        <w:rPr>
          <w:b/>
          <w:color w:val="000000"/>
          <w:szCs w:val="26"/>
        </w:rPr>
      </w:pPr>
    </w:p>
    <w:p w14:paraId="6A5783EE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3A6D2F62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09BF87FD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13D0B008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47FDE272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71E50A73" w14:textId="77777777" w:rsidR="00D26E14" w:rsidRPr="00A73DEC" w:rsidRDefault="00D26E14" w:rsidP="00D26E14">
      <w:pPr>
        <w:spacing w:before="120" w:line="240" w:lineRule="auto"/>
        <w:ind w:left="734"/>
        <w:rPr>
          <w:b/>
          <w:color w:val="000000"/>
          <w:szCs w:val="26"/>
        </w:rPr>
      </w:pPr>
    </w:p>
    <w:p w14:paraId="7ACED236" w14:textId="77777777" w:rsidR="00D26E14" w:rsidRPr="00A73DEC" w:rsidRDefault="00D26E14" w:rsidP="00D26E14">
      <w:pPr>
        <w:spacing w:before="120" w:line="240" w:lineRule="auto"/>
        <w:ind w:left="734"/>
        <w:jc w:val="right"/>
        <w:rPr>
          <w:b/>
          <w:color w:val="000000"/>
          <w:szCs w:val="26"/>
        </w:rPr>
      </w:pPr>
    </w:p>
    <w:p w14:paraId="6B636C4F" w14:textId="77777777" w:rsidR="00D26E14" w:rsidRPr="00A73DEC" w:rsidRDefault="00D26E14" w:rsidP="00D26E14">
      <w:pPr>
        <w:spacing w:before="120" w:line="240" w:lineRule="auto"/>
        <w:ind w:left="734"/>
        <w:jc w:val="right"/>
        <w:rPr>
          <w:b/>
          <w:color w:val="000000"/>
          <w:szCs w:val="26"/>
        </w:rPr>
      </w:pPr>
    </w:p>
    <w:p w14:paraId="7EBC011A" w14:textId="2BC8FAFD" w:rsidR="008A4299" w:rsidRPr="001F7978" w:rsidRDefault="008A4299" w:rsidP="008A4299">
      <w:pPr>
        <w:spacing w:before="120" w:line="240" w:lineRule="auto"/>
        <w:jc w:val="right"/>
        <w:rPr>
          <w:rFonts w:eastAsia="Times New Roman"/>
          <w:b/>
          <w:color w:val="000000"/>
          <w:sz w:val="36"/>
          <w:szCs w:val="36"/>
        </w:rPr>
      </w:pPr>
      <w:r w:rsidRPr="001F7978">
        <w:rPr>
          <w:rFonts w:eastAsia="Times New Roman"/>
          <w:b/>
          <w:color w:val="000000"/>
          <w:sz w:val="36"/>
          <w:szCs w:val="36"/>
        </w:rPr>
        <w:t xml:space="preserve">Tài liệu </w:t>
      </w:r>
      <w:r w:rsidR="00D7395B" w:rsidRPr="001F7978">
        <w:rPr>
          <w:rFonts w:eastAsia="Times New Roman"/>
          <w:b/>
          <w:color w:val="000000"/>
          <w:sz w:val="36"/>
          <w:szCs w:val="36"/>
        </w:rPr>
        <w:t>kịch bản update hệ thống</w:t>
      </w:r>
    </w:p>
    <w:p w14:paraId="0D833983" w14:textId="7CA97F20" w:rsidR="008A4299" w:rsidRPr="001F7978" w:rsidRDefault="008A4299" w:rsidP="008A4299">
      <w:pPr>
        <w:spacing w:before="120" w:line="240" w:lineRule="auto"/>
        <w:jc w:val="right"/>
        <w:rPr>
          <w:rFonts w:eastAsia="Times New Roman"/>
          <w:b/>
          <w:color w:val="000000"/>
          <w:sz w:val="36"/>
          <w:szCs w:val="36"/>
        </w:rPr>
      </w:pPr>
      <w:r w:rsidRPr="001F7978">
        <w:rPr>
          <w:rFonts w:eastAsia="Times New Roman"/>
          <w:b/>
          <w:color w:val="000000"/>
          <w:sz w:val="36"/>
          <w:szCs w:val="36"/>
        </w:rPr>
        <w:t>IN BIÊN LAI BÁN HÀNG TRÊN HỆ THỐNG EGAS</w:t>
      </w:r>
    </w:p>
    <w:p w14:paraId="7E41FBD3" w14:textId="77777777" w:rsidR="008A4299" w:rsidRPr="00A73DEC" w:rsidRDefault="008A4299" w:rsidP="008A4299">
      <w:pPr>
        <w:spacing w:before="120" w:line="240" w:lineRule="auto"/>
        <w:jc w:val="right"/>
        <w:rPr>
          <w:szCs w:val="26"/>
        </w:rPr>
      </w:pPr>
      <w:r w:rsidRPr="00A73DEC">
        <w:rPr>
          <w:szCs w:val="26"/>
        </w:rPr>
        <w:t>PHẦN MỀM QUẢN LÝ HỆ THỐNG CỬA HÀNG XĂNG DẦU</w:t>
      </w:r>
    </w:p>
    <w:p w14:paraId="34C97AE5" w14:textId="77777777" w:rsidR="00D26E14" w:rsidRPr="00A73DEC" w:rsidRDefault="00D26E14" w:rsidP="00D26E14">
      <w:pPr>
        <w:spacing w:before="120" w:line="240" w:lineRule="auto"/>
        <w:rPr>
          <w:b/>
          <w:bCs/>
          <w:color w:val="000000"/>
          <w:szCs w:val="26"/>
        </w:rPr>
      </w:pPr>
    </w:p>
    <w:p w14:paraId="307C65A7" w14:textId="77777777" w:rsidR="00D26E14" w:rsidRPr="00A73DEC" w:rsidRDefault="00D26E14" w:rsidP="00D26E14">
      <w:pPr>
        <w:spacing w:before="120" w:line="240" w:lineRule="auto"/>
        <w:rPr>
          <w:b/>
          <w:bCs/>
          <w:color w:val="000000"/>
          <w:szCs w:val="26"/>
        </w:rPr>
      </w:pPr>
    </w:p>
    <w:p w14:paraId="2F5495EE" w14:textId="77777777" w:rsidR="00D26E14" w:rsidRPr="00A73DEC" w:rsidRDefault="00D26E14" w:rsidP="00D26E14">
      <w:pPr>
        <w:spacing w:before="120" w:line="240" w:lineRule="auto"/>
        <w:rPr>
          <w:b/>
          <w:bCs/>
          <w:color w:val="000000"/>
          <w:szCs w:val="26"/>
        </w:rPr>
      </w:pPr>
    </w:p>
    <w:p w14:paraId="5B089244" w14:textId="77777777" w:rsidR="00D26E14" w:rsidRPr="00A73DEC" w:rsidRDefault="00D26E14" w:rsidP="00D26E14">
      <w:pPr>
        <w:spacing w:before="120" w:line="240" w:lineRule="auto"/>
        <w:rPr>
          <w:b/>
          <w:bCs/>
          <w:color w:val="000000"/>
          <w:szCs w:val="26"/>
        </w:rPr>
      </w:pPr>
    </w:p>
    <w:p w14:paraId="72E02D7E" w14:textId="77777777" w:rsidR="00D26E14" w:rsidRPr="00A73DEC" w:rsidRDefault="00D26E14" w:rsidP="00D26E14">
      <w:pPr>
        <w:spacing w:before="120" w:line="240" w:lineRule="auto"/>
        <w:rPr>
          <w:b/>
          <w:color w:val="000000"/>
          <w:szCs w:val="26"/>
        </w:rPr>
      </w:pPr>
    </w:p>
    <w:p w14:paraId="1D3E1F1B" w14:textId="77777777" w:rsidR="00D26E14" w:rsidRPr="00A73DEC" w:rsidRDefault="00D26E14" w:rsidP="00D26E14">
      <w:pPr>
        <w:spacing w:before="120" w:line="240" w:lineRule="auto"/>
        <w:rPr>
          <w:b/>
          <w:color w:val="000000"/>
          <w:szCs w:val="26"/>
        </w:rPr>
      </w:pPr>
    </w:p>
    <w:p w14:paraId="733C0AAC" w14:textId="77777777" w:rsidR="00D26E14" w:rsidRPr="00A73DEC" w:rsidRDefault="00D26E14" w:rsidP="00D26E14">
      <w:pPr>
        <w:spacing w:before="120" w:line="240" w:lineRule="auto"/>
        <w:rPr>
          <w:b/>
          <w:color w:val="000000"/>
          <w:szCs w:val="26"/>
        </w:rPr>
      </w:pPr>
    </w:p>
    <w:p w14:paraId="7DE79117" w14:textId="7777777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</w:pPr>
    </w:p>
    <w:p w14:paraId="37B6257A" w14:textId="7777777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</w:pPr>
    </w:p>
    <w:p w14:paraId="61C8988D" w14:textId="7777777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</w:pPr>
    </w:p>
    <w:p w14:paraId="67915441" w14:textId="7777777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</w:pPr>
    </w:p>
    <w:p w14:paraId="4D5A2531" w14:textId="7777777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</w:pPr>
    </w:p>
    <w:p w14:paraId="1651B201" w14:textId="21ED0B97" w:rsidR="00D26E14" w:rsidRPr="00A73DEC" w:rsidRDefault="00D26E14" w:rsidP="00D26E14">
      <w:pPr>
        <w:spacing w:before="120" w:line="240" w:lineRule="auto"/>
        <w:jc w:val="right"/>
        <w:rPr>
          <w:rFonts w:eastAsia="Times New Roman"/>
          <w:b/>
          <w:color w:val="000000"/>
          <w:szCs w:val="26"/>
        </w:rPr>
        <w:sectPr w:rsidR="00D26E14" w:rsidRPr="00A73DEC" w:rsidSect="00D26E14">
          <w:footerReference w:type="default" r:id="rId10"/>
          <w:pgSz w:w="11907" w:h="16840" w:code="9"/>
          <w:pgMar w:top="1134" w:right="1134" w:bottom="1134" w:left="1701" w:header="720" w:footer="0" w:gutter="0"/>
          <w:cols w:space="720"/>
          <w:titlePg/>
          <w:docGrid w:linePitch="360"/>
        </w:sectPr>
      </w:pPr>
      <w:r w:rsidRPr="00A73DEC">
        <w:rPr>
          <w:rFonts w:eastAsia="Times New Roman"/>
          <w:b/>
          <w:color w:val="000000"/>
          <w:szCs w:val="26"/>
        </w:rPr>
        <w:t xml:space="preserve">HÀ NỘI, </w:t>
      </w:r>
      <w:r w:rsidR="00AC2CE2" w:rsidRPr="00A73DEC">
        <w:rPr>
          <w:rFonts w:eastAsia="Times New Roman"/>
          <w:b/>
          <w:color w:val="000000"/>
          <w:szCs w:val="26"/>
        </w:rPr>
        <w:t>0</w:t>
      </w:r>
      <w:r w:rsidR="009D79A5" w:rsidRPr="00A73DEC">
        <w:rPr>
          <w:rFonts w:eastAsia="Times New Roman"/>
          <w:b/>
          <w:color w:val="000000"/>
          <w:szCs w:val="26"/>
        </w:rPr>
        <w:t>5</w:t>
      </w:r>
      <w:r w:rsidRPr="00A73DEC">
        <w:rPr>
          <w:rFonts w:eastAsia="Times New Roman"/>
          <w:b/>
          <w:color w:val="000000"/>
          <w:szCs w:val="26"/>
        </w:rPr>
        <w:t>/201</w:t>
      </w:r>
      <w:r w:rsidR="00AC2CE2" w:rsidRPr="00A73DEC">
        <w:rPr>
          <w:rFonts w:eastAsia="Times New Roman"/>
          <w:b/>
          <w:color w:val="000000"/>
          <w:szCs w:val="26"/>
        </w:rPr>
        <w:t>8</w:t>
      </w:r>
    </w:p>
    <w:p w14:paraId="7312A723" w14:textId="77777777" w:rsidR="00000AC5" w:rsidRPr="00A73DEC" w:rsidRDefault="00000AC5" w:rsidP="005975BD">
      <w:pPr>
        <w:pStyle w:val="TOCHeading"/>
        <w:jc w:val="center"/>
        <w:rPr>
          <w:rFonts w:ascii="Times New Roman" w:hAnsi="Times New Roman"/>
          <w:color w:val="auto"/>
          <w:sz w:val="26"/>
          <w:szCs w:val="26"/>
        </w:rPr>
      </w:pPr>
      <w:r w:rsidRPr="00A73DEC">
        <w:rPr>
          <w:rFonts w:ascii="Times New Roman" w:hAnsi="Times New Roman"/>
          <w:color w:val="auto"/>
          <w:sz w:val="26"/>
          <w:szCs w:val="26"/>
        </w:rPr>
        <w:lastRenderedPageBreak/>
        <w:t>MỤC LỤC</w:t>
      </w:r>
    </w:p>
    <w:p w14:paraId="2DA2ED97" w14:textId="77777777" w:rsidR="00000AC5" w:rsidRPr="00A73DEC" w:rsidRDefault="00000AC5" w:rsidP="00000AC5">
      <w:pPr>
        <w:rPr>
          <w:szCs w:val="26"/>
        </w:rPr>
      </w:pPr>
    </w:p>
    <w:p w14:paraId="0E7509A0" w14:textId="77777777" w:rsidR="00F21F9A" w:rsidRDefault="00000AC5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A73DEC">
        <w:rPr>
          <w:szCs w:val="26"/>
        </w:rPr>
        <w:fldChar w:fldCharType="begin"/>
      </w:r>
      <w:r w:rsidRPr="00A73DEC">
        <w:rPr>
          <w:szCs w:val="26"/>
        </w:rPr>
        <w:instrText xml:space="preserve"> TOC \o "1-3" \h \z \u </w:instrText>
      </w:r>
      <w:r w:rsidRPr="00A73DEC">
        <w:rPr>
          <w:szCs w:val="26"/>
        </w:rPr>
        <w:fldChar w:fldCharType="separate"/>
      </w:r>
      <w:hyperlink w:anchor="_Toc515351029" w:history="1">
        <w:r w:rsidR="00F21F9A" w:rsidRPr="00543117">
          <w:rPr>
            <w:rStyle w:val="Hyperlink"/>
            <w:noProof/>
          </w:rPr>
          <w:t>1.</w:t>
        </w:r>
        <w:r w:rsidR="00F21F9A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1F9A" w:rsidRPr="00543117">
          <w:rPr>
            <w:rStyle w:val="Hyperlink"/>
            <w:noProof/>
          </w:rPr>
          <w:t>Các bước chi tiết thực hiện update tại Center</w:t>
        </w:r>
        <w:r w:rsidR="00F21F9A">
          <w:rPr>
            <w:noProof/>
            <w:webHidden/>
          </w:rPr>
          <w:tab/>
        </w:r>
        <w:r w:rsidR="00F21F9A">
          <w:rPr>
            <w:noProof/>
            <w:webHidden/>
          </w:rPr>
          <w:fldChar w:fldCharType="begin"/>
        </w:r>
        <w:r w:rsidR="00F21F9A">
          <w:rPr>
            <w:noProof/>
            <w:webHidden/>
          </w:rPr>
          <w:instrText xml:space="preserve"> PAGEREF _Toc515351029 \h </w:instrText>
        </w:r>
        <w:r w:rsidR="00F21F9A">
          <w:rPr>
            <w:noProof/>
            <w:webHidden/>
          </w:rPr>
        </w:r>
        <w:r w:rsidR="00F21F9A">
          <w:rPr>
            <w:noProof/>
            <w:webHidden/>
          </w:rPr>
          <w:fldChar w:fldCharType="separate"/>
        </w:r>
        <w:r w:rsidR="00F21F9A">
          <w:rPr>
            <w:noProof/>
            <w:webHidden/>
          </w:rPr>
          <w:t>3</w:t>
        </w:r>
        <w:r w:rsidR="00F21F9A">
          <w:rPr>
            <w:noProof/>
            <w:webHidden/>
          </w:rPr>
          <w:fldChar w:fldCharType="end"/>
        </w:r>
      </w:hyperlink>
    </w:p>
    <w:p w14:paraId="3AFEEBB5" w14:textId="77777777" w:rsidR="00F21F9A" w:rsidRDefault="00DB3793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hyperlink w:anchor="_Toc515351030" w:history="1">
        <w:r w:rsidR="00F21F9A" w:rsidRPr="00543117">
          <w:rPr>
            <w:rStyle w:val="Hyperlink"/>
            <w:noProof/>
          </w:rPr>
          <w:t>2.</w:t>
        </w:r>
        <w:r w:rsidR="00F21F9A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1F9A" w:rsidRPr="00543117">
          <w:rPr>
            <w:rStyle w:val="Hyperlink"/>
            <w:noProof/>
          </w:rPr>
          <w:t>Các bước chi tiết thực hiện update tại Client</w:t>
        </w:r>
        <w:r w:rsidR="00F21F9A">
          <w:rPr>
            <w:noProof/>
            <w:webHidden/>
          </w:rPr>
          <w:tab/>
        </w:r>
        <w:r w:rsidR="00F21F9A">
          <w:rPr>
            <w:noProof/>
            <w:webHidden/>
          </w:rPr>
          <w:fldChar w:fldCharType="begin"/>
        </w:r>
        <w:r w:rsidR="00F21F9A">
          <w:rPr>
            <w:noProof/>
            <w:webHidden/>
          </w:rPr>
          <w:instrText xml:space="preserve"> PAGEREF _Toc515351030 \h </w:instrText>
        </w:r>
        <w:r w:rsidR="00F21F9A">
          <w:rPr>
            <w:noProof/>
            <w:webHidden/>
          </w:rPr>
        </w:r>
        <w:r w:rsidR="00F21F9A">
          <w:rPr>
            <w:noProof/>
            <w:webHidden/>
          </w:rPr>
          <w:fldChar w:fldCharType="separate"/>
        </w:r>
        <w:r w:rsidR="00F21F9A">
          <w:rPr>
            <w:noProof/>
            <w:webHidden/>
          </w:rPr>
          <w:t>3</w:t>
        </w:r>
        <w:r w:rsidR="00F21F9A">
          <w:rPr>
            <w:noProof/>
            <w:webHidden/>
          </w:rPr>
          <w:fldChar w:fldCharType="end"/>
        </w:r>
      </w:hyperlink>
    </w:p>
    <w:p w14:paraId="638D8007" w14:textId="50E34957" w:rsidR="002868C7" w:rsidRPr="00A73DEC" w:rsidRDefault="00000AC5" w:rsidP="002868C7">
      <w:pPr>
        <w:jc w:val="center"/>
        <w:rPr>
          <w:szCs w:val="26"/>
        </w:rPr>
      </w:pPr>
      <w:r w:rsidRPr="00A73DEC">
        <w:rPr>
          <w:szCs w:val="26"/>
        </w:rPr>
        <w:fldChar w:fldCharType="end"/>
      </w:r>
      <w:bookmarkStart w:id="0" w:name="_Toc275128590"/>
      <w:bookmarkStart w:id="1" w:name="_Toc275128705"/>
      <w:bookmarkStart w:id="2" w:name="_Toc275128822"/>
      <w:bookmarkStart w:id="3" w:name="_Toc275128938"/>
      <w:bookmarkStart w:id="4" w:name="_Toc275136116"/>
      <w:r w:rsidR="00645D48" w:rsidRPr="00A73DEC">
        <w:rPr>
          <w:szCs w:val="26"/>
        </w:rPr>
        <w:br w:type="page"/>
      </w:r>
      <w:bookmarkEnd w:id="0"/>
      <w:bookmarkEnd w:id="1"/>
      <w:bookmarkEnd w:id="2"/>
      <w:bookmarkEnd w:id="3"/>
      <w:bookmarkEnd w:id="4"/>
    </w:p>
    <w:p w14:paraId="25591D5A" w14:textId="304E569B" w:rsidR="00890B0F" w:rsidRPr="00A73DEC" w:rsidRDefault="00890B0F" w:rsidP="001F7978">
      <w:pPr>
        <w:pStyle w:val="Heading1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sz w:val="26"/>
          <w:szCs w:val="26"/>
          <w:lang w:val="en-US"/>
        </w:rPr>
      </w:pPr>
      <w:bookmarkStart w:id="5" w:name="_Toc515351029"/>
      <w:r w:rsidRPr="00A73DEC">
        <w:rPr>
          <w:sz w:val="26"/>
          <w:szCs w:val="26"/>
          <w:lang w:val="en-US"/>
        </w:rPr>
        <w:lastRenderedPageBreak/>
        <w:t>Các bước chi tiết thực hiện update tại Center</w:t>
      </w:r>
      <w:bookmarkEnd w:id="5"/>
    </w:p>
    <w:p w14:paraId="07D4AFCE" w14:textId="21C2C15C" w:rsidR="006C31F6" w:rsidRPr="00A73DEC" w:rsidRDefault="006C31F6" w:rsidP="001F797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Đưa các file source code lên thư mục EGASPOS của EGAS-Center</w:t>
      </w:r>
    </w:p>
    <w:p w14:paraId="37A0755A" w14:textId="1AFBEA68" w:rsidR="006C31F6" w:rsidRPr="00A73DEC" w:rsidRDefault="006C31F6" w:rsidP="001F797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Gán quyền “</w:t>
      </w:r>
      <w:r w:rsidRPr="00A73DEC">
        <w:rPr>
          <w:rFonts w:ascii="Times New Roman" w:hAnsi="Times New Roman"/>
          <w:b/>
          <w:sz w:val="26"/>
          <w:szCs w:val="26"/>
          <w:lang w:eastAsia="x-none"/>
        </w:rPr>
        <w:t>CH1</w:t>
      </w:r>
      <w:r w:rsidRPr="00A73DEC">
        <w:rPr>
          <w:rFonts w:ascii="Times New Roman" w:hAnsi="Times New Roman"/>
          <w:sz w:val="26"/>
          <w:szCs w:val="26"/>
          <w:lang w:eastAsia="x-none"/>
        </w:rPr>
        <w:t>” vào menu chức năng “CHXD</w:t>
      </w:r>
      <w:r w:rsidRPr="00A73DEC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 w:rsidRPr="00A73DEC">
        <w:rPr>
          <w:rFonts w:ascii="Times New Roman" w:hAnsi="Times New Roman"/>
          <w:sz w:val="26"/>
          <w:szCs w:val="26"/>
          <w:lang w:eastAsia="x-none"/>
        </w:rPr>
        <w:t>TĐH</w:t>
      </w:r>
      <w:r w:rsidRPr="00A73DEC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 w:rsidRPr="00A73DEC">
        <w:rPr>
          <w:rFonts w:ascii="Times New Roman" w:hAnsi="Times New Roman"/>
          <w:sz w:val="26"/>
          <w:szCs w:val="26"/>
          <w:lang w:eastAsia="x-none"/>
        </w:rPr>
        <w:t>In biên lai xăng dầu”</w:t>
      </w:r>
    </w:p>
    <w:p w14:paraId="6EC6695C" w14:textId="5977A78B" w:rsidR="00000AC5" w:rsidRPr="00A73DEC" w:rsidRDefault="005B34A5" w:rsidP="001F7978">
      <w:pPr>
        <w:pStyle w:val="Heading1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sz w:val="26"/>
          <w:szCs w:val="26"/>
          <w:lang w:val="en-US"/>
        </w:rPr>
      </w:pPr>
      <w:bookmarkStart w:id="6" w:name="_Toc515351030"/>
      <w:r w:rsidRPr="00A73DEC">
        <w:rPr>
          <w:sz w:val="26"/>
          <w:szCs w:val="26"/>
          <w:lang w:val="en-US"/>
        </w:rPr>
        <w:t>Các bước chi tiết thực hiện update tại Client</w:t>
      </w:r>
      <w:bookmarkEnd w:id="6"/>
    </w:p>
    <w:p w14:paraId="002FAB07" w14:textId="454F57C1" w:rsidR="00E27303" w:rsidRPr="00A73DEC" w:rsidRDefault="00E27303" w:rsidP="001F7978">
      <w:pPr>
        <w:jc w:val="both"/>
        <w:rPr>
          <w:b/>
          <w:i/>
          <w:szCs w:val="26"/>
          <w:u w:val="single"/>
          <w:lang w:eastAsia="x-none"/>
        </w:rPr>
      </w:pPr>
      <w:r w:rsidRPr="00A73DEC">
        <w:rPr>
          <w:b/>
          <w:i/>
          <w:szCs w:val="26"/>
          <w:u w:val="single"/>
          <w:lang w:eastAsia="x-none"/>
        </w:rPr>
        <w:t>Bước 1:</w:t>
      </w:r>
    </w:p>
    <w:p w14:paraId="33FB288C" w14:textId="62BE8444" w:rsidR="00E27303" w:rsidRPr="00A73DEC" w:rsidRDefault="00E27303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Teamviewer vào máy chứa chạy chương trình AGAS</w:t>
      </w:r>
    </w:p>
    <w:p w14:paraId="6CDF3A98" w14:textId="64BDEEEE" w:rsidR="007C1BCD" w:rsidRDefault="00E27303" w:rsidP="00F86545">
      <w:pPr>
        <w:pStyle w:val="ListParagraph"/>
        <w:numPr>
          <w:ilvl w:val="0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Tải </w:t>
      </w:r>
      <w:r w:rsidR="00F86545">
        <w:rPr>
          <w:rFonts w:ascii="Times New Roman" w:hAnsi="Times New Roman"/>
          <w:sz w:val="26"/>
          <w:szCs w:val="26"/>
          <w:lang w:eastAsia="x-none"/>
        </w:rPr>
        <w:t xml:space="preserve">file </w:t>
      </w:r>
      <w:r w:rsidR="00F86545" w:rsidRPr="00F86545">
        <w:rPr>
          <w:rFonts w:ascii="Times New Roman" w:hAnsi="Times New Roman"/>
          <w:b/>
          <w:sz w:val="26"/>
          <w:szCs w:val="26"/>
          <w:lang w:eastAsia="x-none"/>
        </w:rPr>
        <w:t>Receipt_Update_201805</w:t>
      </w:r>
      <w:r w:rsidR="00F86545">
        <w:rPr>
          <w:rFonts w:ascii="Times New Roman" w:hAnsi="Times New Roman"/>
          <w:b/>
          <w:sz w:val="26"/>
          <w:szCs w:val="26"/>
          <w:lang w:eastAsia="x-none"/>
        </w:rPr>
        <w:t>.rar</w:t>
      </w:r>
      <w:r w:rsidR="00F86545">
        <w:rPr>
          <w:rFonts w:ascii="Times New Roman" w:hAnsi="Times New Roman"/>
          <w:sz w:val="26"/>
          <w:szCs w:val="26"/>
          <w:lang w:eastAsia="x-none"/>
        </w:rPr>
        <w:t xml:space="preserve"> từ địa chỉ: </w:t>
      </w:r>
      <w:hyperlink r:id="rId11" w:history="1">
        <w:r w:rsidR="00F86545" w:rsidRPr="00B848FB">
          <w:rPr>
            <w:rStyle w:val="Hyperlink"/>
            <w:rFonts w:ascii="Times New Roman" w:hAnsi="Times New Roman"/>
            <w:sz w:val="26"/>
            <w:szCs w:val="26"/>
            <w:lang w:eastAsia="x-none"/>
          </w:rPr>
          <w:t>https://egas.petrolimex.com.vn/Downloads/EGAS/</w:t>
        </w:r>
      </w:hyperlink>
      <w:r w:rsidR="00F86545">
        <w:rPr>
          <w:rFonts w:ascii="Times New Roman" w:hAnsi="Times New Roman"/>
          <w:sz w:val="26"/>
          <w:szCs w:val="26"/>
          <w:lang w:eastAsia="x-none"/>
        </w:rPr>
        <w:t xml:space="preserve"> </w:t>
      </w:r>
      <w:r w:rsidRPr="00A73DEC">
        <w:rPr>
          <w:rFonts w:ascii="Times New Roman" w:hAnsi="Times New Roman"/>
          <w:sz w:val="26"/>
          <w:szCs w:val="26"/>
          <w:lang w:eastAsia="x-none"/>
        </w:rPr>
        <w:t>về máy AGAS</w:t>
      </w:r>
      <w:r w:rsidR="007C1BCD">
        <w:rPr>
          <w:rFonts w:ascii="Times New Roman" w:hAnsi="Times New Roman"/>
          <w:sz w:val="26"/>
          <w:szCs w:val="26"/>
          <w:lang w:eastAsia="x-none"/>
        </w:rPr>
        <w:t>, giải nén file này vào ổ D, trong thư mục giải nén sẽ có các file sau:</w:t>
      </w:r>
    </w:p>
    <w:p w14:paraId="512DCA7D" w14:textId="4FAB5239" w:rsidR="007C1BCD" w:rsidRPr="007C1BCD" w:rsidRDefault="0033461F" w:rsidP="007C1BCD">
      <w:pPr>
        <w:pStyle w:val="ListParagraph"/>
        <w:numPr>
          <w:ilvl w:val="1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b/>
          <w:sz w:val="26"/>
          <w:szCs w:val="26"/>
          <w:lang w:eastAsia="x-none"/>
        </w:rPr>
        <w:t>..\</w:t>
      </w:r>
      <w:r w:rsidR="007C1BCD" w:rsidRPr="00A73DEC">
        <w:rPr>
          <w:rFonts w:ascii="Times New Roman" w:hAnsi="Times New Roman"/>
          <w:b/>
          <w:sz w:val="26"/>
          <w:szCs w:val="26"/>
          <w:lang w:eastAsia="x-none"/>
        </w:rPr>
        <w:t>AGAS_DB_Update_201805.sql</w:t>
      </w:r>
    </w:p>
    <w:p w14:paraId="7184DC6C" w14:textId="7A7E28D9" w:rsidR="007C1BCD" w:rsidRPr="007C1BCD" w:rsidRDefault="0033461F" w:rsidP="007C1BCD">
      <w:pPr>
        <w:pStyle w:val="ListParagraph"/>
        <w:numPr>
          <w:ilvl w:val="1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b/>
          <w:sz w:val="26"/>
          <w:szCs w:val="26"/>
          <w:lang w:eastAsia="x-none"/>
        </w:rPr>
        <w:t>..\</w:t>
      </w:r>
      <w:r w:rsidR="007C1BCD" w:rsidRPr="00A73DEC">
        <w:rPr>
          <w:rFonts w:ascii="Times New Roman" w:hAnsi="Times New Roman"/>
          <w:b/>
          <w:sz w:val="26"/>
          <w:szCs w:val="26"/>
          <w:lang w:eastAsia="x-none"/>
        </w:rPr>
        <w:t>AGAS_DB_Update_201805.exe</w:t>
      </w:r>
    </w:p>
    <w:p w14:paraId="7229878D" w14:textId="6C8625E6" w:rsidR="007C1BCD" w:rsidRPr="007C1BCD" w:rsidRDefault="00957C4D" w:rsidP="007C1BCD">
      <w:pPr>
        <w:pStyle w:val="ListParagraph"/>
        <w:numPr>
          <w:ilvl w:val="1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b/>
          <w:sz w:val="26"/>
          <w:szCs w:val="26"/>
          <w:lang w:eastAsia="x-none"/>
        </w:rPr>
        <w:t>..\</w:t>
      </w:r>
      <w:r w:rsidRPr="00957C4D">
        <w:rPr>
          <w:rFonts w:ascii="Times New Roman" w:hAnsi="Times New Roman"/>
          <w:b/>
          <w:sz w:val="26"/>
          <w:szCs w:val="26"/>
          <w:lang w:eastAsia="x-none"/>
        </w:rPr>
        <w:t>AGASDBClean</w:t>
      </w:r>
      <w:r w:rsidRPr="00957C4D">
        <w:rPr>
          <w:rFonts w:ascii="Times New Roman" w:hAnsi="Times New Roman"/>
          <w:b/>
          <w:sz w:val="26"/>
          <w:szCs w:val="26"/>
          <w:lang w:eastAsia="x-none"/>
        </w:rPr>
        <w:t>\</w:t>
      </w:r>
      <w:r w:rsidR="007C1BCD" w:rsidRPr="00A73DEC">
        <w:rPr>
          <w:rFonts w:ascii="Times New Roman" w:hAnsi="Times New Roman"/>
          <w:b/>
          <w:sz w:val="26"/>
          <w:szCs w:val="26"/>
          <w:lang w:eastAsia="x-none"/>
        </w:rPr>
        <w:t>AGAS_DB_Cleanup_201805.exe</w:t>
      </w:r>
    </w:p>
    <w:p w14:paraId="274C400D" w14:textId="757D8E5A" w:rsidR="007C1BCD" w:rsidRDefault="00AE7280" w:rsidP="007C1BCD">
      <w:pPr>
        <w:pStyle w:val="ListParagraph"/>
        <w:numPr>
          <w:ilvl w:val="1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b/>
          <w:sz w:val="26"/>
          <w:szCs w:val="26"/>
          <w:lang w:eastAsia="x-none"/>
        </w:rPr>
        <w:t>..\</w:t>
      </w:r>
      <w:r w:rsidR="007C1BCD" w:rsidRPr="00A73DEC">
        <w:rPr>
          <w:rFonts w:ascii="Times New Roman" w:hAnsi="Times New Roman"/>
          <w:b/>
          <w:sz w:val="26"/>
          <w:szCs w:val="26"/>
          <w:lang w:eastAsia="x-none"/>
        </w:rPr>
        <w:t>EGAS_Update_201805</w:t>
      </w:r>
    </w:p>
    <w:p w14:paraId="0E752D94" w14:textId="11AC2AF3" w:rsidR="00E27303" w:rsidRPr="007C1BCD" w:rsidRDefault="00E27303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Thực hiện chạy </w:t>
      </w:r>
      <w:r w:rsidR="00890B0F" w:rsidRPr="00A73DEC">
        <w:rPr>
          <w:rFonts w:ascii="Times New Roman" w:hAnsi="Times New Roman"/>
          <w:b/>
          <w:sz w:val="26"/>
          <w:szCs w:val="26"/>
          <w:lang w:eastAsia="x-none"/>
        </w:rPr>
        <w:t>AGAS_DB_Update_201805.exe</w:t>
      </w:r>
    </w:p>
    <w:p w14:paraId="14906EFA" w14:textId="57CBE837" w:rsidR="007C1BCD" w:rsidRPr="007C1BCD" w:rsidRDefault="005D7A34" w:rsidP="007C1BCD">
      <w:pPr>
        <w:ind w:left="720"/>
        <w:jc w:val="both"/>
        <w:rPr>
          <w:szCs w:val="26"/>
          <w:lang w:eastAsia="x-none"/>
        </w:rPr>
      </w:pPr>
      <w:r>
        <w:rPr>
          <w:noProof/>
          <w:szCs w:val="26"/>
        </w:rPr>
        <w:drawing>
          <wp:inline distT="0" distB="0" distL="0" distR="0" wp14:anchorId="0A9401BE" wp14:editId="08994675">
            <wp:extent cx="3641698" cy="29391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727" cy="293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70A11" w14:textId="0D603BA9" w:rsidR="006D2386" w:rsidRDefault="006D2386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(1) – Nhập đường dẫn SQL server nếu khác</w:t>
      </w:r>
    </w:p>
    <w:p w14:paraId="3FDD6C34" w14:textId="60FC2185" w:rsidR="006D2386" w:rsidRDefault="006D2386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(2) – Nhập Tên đăng nhập SQL nếu khác</w:t>
      </w:r>
    </w:p>
    <w:p w14:paraId="1AE1BC29" w14:textId="69E37682" w:rsidR="006D2386" w:rsidRDefault="006D2386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(3) – Nhập Mật khẩu đăng nhập SQL nếu khác</w:t>
      </w:r>
    </w:p>
    <w:p w14:paraId="6850413C" w14:textId="2A5D2C92" w:rsidR="006D2386" w:rsidRDefault="006D2386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(4) – Nhập tên database nếu khác</w:t>
      </w:r>
    </w:p>
    <w:p w14:paraId="449860CB" w14:textId="1D71E2DE" w:rsidR="005D7A34" w:rsidRDefault="005D7A34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(5) – Số tháng dữ liệu được giữ lại sau khi dọn dẹp log dữ liệu</w:t>
      </w:r>
    </w:p>
    <w:p w14:paraId="6A8924FF" w14:textId="2262730D" w:rsidR="006D2386" w:rsidRDefault="006D2386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(</w:t>
      </w:r>
      <w:r w:rsidR="005D7A34">
        <w:rPr>
          <w:rFonts w:ascii="Times New Roman" w:hAnsi="Times New Roman"/>
          <w:sz w:val="26"/>
          <w:szCs w:val="26"/>
          <w:lang w:eastAsia="x-none"/>
        </w:rPr>
        <w:t>6</w:t>
      </w:r>
      <w:r>
        <w:rPr>
          <w:rFonts w:ascii="Times New Roman" w:hAnsi="Times New Roman"/>
          <w:sz w:val="26"/>
          <w:szCs w:val="26"/>
          <w:lang w:eastAsia="x-none"/>
        </w:rPr>
        <w:t>)</w:t>
      </w:r>
      <w:r w:rsidR="005D7A34">
        <w:rPr>
          <w:rFonts w:ascii="Times New Roman" w:hAnsi="Times New Roman"/>
          <w:sz w:val="26"/>
          <w:szCs w:val="26"/>
          <w:lang w:eastAsia="x-none"/>
        </w:rPr>
        <w:t xml:space="preserve"> – Click vào nút thực hiện “Upd</w:t>
      </w:r>
      <w:r>
        <w:rPr>
          <w:rFonts w:ascii="Times New Roman" w:hAnsi="Times New Roman"/>
          <w:sz w:val="26"/>
          <w:szCs w:val="26"/>
          <w:lang w:eastAsia="x-none"/>
        </w:rPr>
        <w:t>ate AGAS Database”</w:t>
      </w:r>
    </w:p>
    <w:p w14:paraId="7F5A34AD" w14:textId="72E47732" w:rsidR="00890B0F" w:rsidRDefault="00890B0F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Nếu thành công thực hiện </w:t>
      </w:r>
      <w:r w:rsidR="001F7978">
        <w:rPr>
          <w:rFonts w:ascii="Times New Roman" w:hAnsi="Times New Roman"/>
          <w:b/>
          <w:i/>
          <w:sz w:val="26"/>
          <w:szCs w:val="26"/>
          <w:lang w:eastAsia="x-none"/>
        </w:rPr>
        <w:t>B</w:t>
      </w:r>
      <w:r w:rsidR="001F7978" w:rsidRPr="00197F67">
        <w:rPr>
          <w:rFonts w:ascii="Times New Roman" w:hAnsi="Times New Roman"/>
          <w:b/>
          <w:i/>
          <w:sz w:val="26"/>
          <w:szCs w:val="26"/>
          <w:lang w:eastAsia="x-none"/>
        </w:rPr>
        <w:t>ước 2</w:t>
      </w:r>
    </w:p>
    <w:p w14:paraId="5CABD53F" w14:textId="5A024BC3" w:rsidR="006D2386" w:rsidRPr="00A73DEC" w:rsidRDefault="00847338" w:rsidP="006D2386">
      <w:pPr>
        <w:pStyle w:val="ListParagraph"/>
        <w:ind w:left="1440"/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67909865" wp14:editId="608D7677">
            <wp:extent cx="3434016" cy="244105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990" cy="244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3D219" w14:textId="24245800" w:rsidR="00890B0F" w:rsidRPr="00A73DEC" w:rsidRDefault="00890B0F" w:rsidP="00197F67">
      <w:pPr>
        <w:pStyle w:val="ListParagraph"/>
        <w:numPr>
          <w:ilvl w:val="1"/>
          <w:numId w:val="30"/>
        </w:numPr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Nếu không thành công thực hiện chạy script: </w:t>
      </w:r>
      <w:r w:rsidRPr="00A73DEC">
        <w:rPr>
          <w:rFonts w:ascii="Times New Roman" w:hAnsi="Times New Roman"/>
          <w:b/>
          <w:sz w:val="26"/>
          <w:szCs w:val="26"/>
          <w:lang w:eastAsia="x-none"/>
        </w:rPr>
        <w:t>AGAS_DB_Update_201805.sql</w:t>
      </w:r>
      <w:r w:rsidR="001F7978">
        <w:rPr>
          <w:rFonts w:ascii="Times New Roman" w:hAnsi="Times New Roman"/>
          <w:b/>
          <w:sz w:val="26"/>
          <w:szCs w:val="26"/>
          <w:lang w:eastAsia="x-none"/>
        </w:rPr>
        <w:t xml:space="preserve"> </w:t>
      </w:r>
    </w:p>
    <w:p w14:paraId="09604D4A" w14:textId="07E5FDFD" w:rsidR="00890B0F" w:rsidRPr="00957C4D" w:rsidRDefault="00890B0F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Thực hiện </w:t>
      </w:r>
      <w:r w:rsidR="001F7978">
        <w:rPr>
          <w:rFonts w:ascii="Times New Roman" w:hAnsi="Times New Roman"/>
          <w:sz w:val="26"/>
          <w:szCs w:val="26"/>
          <w:lang w:eastAsia="x-none"/>
        </w:rPr>
        <w:t>chạy</w:t>
      </w:r>
      <w:r w:rsidRPr="00A73DEC">
        <w:rPr>
          <w:rFonts w:ascii="Times New Roman" w:hAnsi="Times New Roman"/>
          <w:sz w:val="26"/>
          <w:szCs w:val="26"/>
          <w:lang w:eastAsia="x-none"/>
        </w:rPr>
        <w:t xml:space="preserve"> </w:t>
      </w:r>
      <w:r w:rsidR="00A32559">
        <w:rPr>
          <w:rFonts w:ascii="Times New Roman" w:hAnsi="Times New Roman"/>
          <w:sz w:val="26"/>
          <w:szCs w:val="26"/>
          <w:lang w:eastAsia="x-none"/>
        </w:rPr>
        <w:t>“AGASDBClean\</w:t>
      </w:r>
      <w:r w:rsidRPr="00A73DEC">
        <w:rPr>
          <w:rFonts w:ascii="Times New Roman" w:hAnsi="Times New Roman"/>
          <w:b/>
          <w:sz w:val="26"/>
          <w:szCs w:val="26"/>
          <w:lang w:eastAsia="x-none"/>
        </w:rPr>
        <w:t>AGAS_DB_Cleanup_201805.exe</w:t>
      </w:r>
      <w:r w:rsidR="00A32559">
        <w:rPr>
          <w:rFonts w:ascii="Times New Roman" w:hAnsi="Times New Roman"/>
          <w:b/>
          <w:sz w:val="26"/>
          <w:szCs w:val="26"/>
          <w:lang w:eastAsia="x-none"/>
        </w:rPr>
        <w:t>”</w:t>
      </w:r>
      <w:r w:rsidR="00957C4D">
        <w:rPr>
          <w:rFonts w:ascii="Times New Roman" w:hAnsi="Times New Roman"/>
          <w:b/>
          <w:sz w:val="26"/>
          <w:szCs w:val="26"/>
          <w:lang w:eastAsia="x-none"/>
        </w:rPr>
        <w:t>:</w:t>
      </w:r>
    </w:p>
    <w:p w14:paraId="5DBF1DC5" w14:textId="42BBEF0B" w:rsidR="00957C4D" w:rsidRDefault="00957C4D" w:rsidP="00957C4D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Nhập thông tin theo định dạng sau:</w:t>
      </w:r>
    </w:p>
    <w:p w14:paraId="1D4D8A36" w14:textId="40FDC97B" w:rsidR="00957C4D" w:rsidRDefault="00957C4D" w:rsidP="00957C4D">
      <w:pPr>
        <w:ind w:left="1080"/>
        <w:jc w:val="both"/>
        <w:rPr>
          <w:szCs w:val="26"/>
          <w:lang w:eastAsia="x-none"/>
        </w:rPr>
      </w:pPr>
      <w:r>
        <w:rPr>
          <w:noProof/>
          <w:color w:val="000000"/>
        </w:rPr>
        <w:drawing>
          <wp:inline distT="0" distB="0" distL="0" distR="0" wp14:anchorId="36B115F9" wp14:editId="7409F40A">
            <wp:extent cx="3260035" cy="2213068"/>
            <wp:effectExtent l="0" t="0" r="0" b="0"/>
            <wp:docPr id="5" name="Picture 5" descr="cid:87148639-55a6-4da5-84f4-d7c7641d7d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87148639-55a6-4da5-84f4-d7c7641d7d5d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187" cy="2213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CE406" w14:textId="36F45844" w:rsidR="00957C4D" w:rsidRDefault="00957C4D" w:rsidP="00957C4D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Trong đó 212999</w:t>
      </w:r>
      <w:r w:rsidRPr="00957C4D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>
        <w:rPr>
          <w:rFonts w:ascii="Times New Roman" w:hAnsi="Times New Roman"/>
          <w:sz w:val="26"/>
          <w:szCs w:val="26"/>
          <w:lang w:eastAsia="x-none"/>
        </w:rPr>
        <w:t>Mã cửa hàng, chạy ở cửa hàng nào thì nhập mã và tên theo đúng của cửa hàng đó.</w:t>
      </w:r>
    </w:p>
    <w:p w14:paraId="3CE42A94" w14:textId="12C98108" w:rsidR="00957C4D" w:rsidRPr="00957C4D" w:rsidRDefault="004651CA" w:rsidP="00957C4D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Click nú</w:t>
      </w:r>
      <w:bookmarkStart w:id="7" w:name="_GoBack"/>
      <w:bookmarkEnd w:id="7"/>
      <w:r w:rsidR="00957C4D" w:rsidRPr="00957C4D">
        <w:rPr>
          <w:rFonts w:ascii="Times New Roman" w:hAnsi="Times New Roman"/>
          <w:sz w:val="26"/>
          <w:szCs w:val="26"/>
          <w:lang w:eastAsia="x-none"/>
        </w:rPr>
        <w:t>t “Lưu thông tin”</w:t>
      </w:r>
    </w:p>
    <w:p w14:paraId="2AC13701" w14:textId="15A51FD4" w:rsidR="00890B0F" w:rsidRPr="00A73DEC" w:rsidRDefault="00890B0F" w:rsidP="001F7978">
      <w:pPr>
        <w:jc w:val="both"/>
        <w:rPr>
          <w:b/>
          <w:i/>
          <w:szCs w:val="26"/>
          <w:u w:val="single"/>
          <w:lang w:eastAsia="x-none"/>
        </w:rPr>
      </w:pPr>
      <w:r w:rsidRPr="00A73DEC">
        <w:rPr>
          <w:b/>
          <w:i/>
          <w:szCs w:val="26"/>
          <w:u w:val="single"/>
          <w:lang w:eastAsia="x-none"/>
        </w:rPr>
        <w:t>Bước 2:</w:t>
      </w:r>
    </w:p>
    <w:p w14:paraId="3B03A386" w14:textId="69D642B9" w:rsidR="00890B0F" w:rsidRDefault="00890B0F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Teamviewer vào máy </w:t>
      </w:r>
      <w:r w:rsidR="001F7978">
        <w:rPr>
          <w:rFonts w:ascii="Times New Roman" w:hAnsi="Times New Roman"/>
          <w:sz w:val="26"/>
          <w:szCs w:val="26"/>
          <w:lang w:eastAsia="x-none"/>
        </w:rPr>
        <w:t>cài đặt</w:t>
      </w:r>
      <w:r w:rsidRPr="00A73DEC">
        <w:rPr>
          <w:rFonts w:ascii="Times New Roman" w:hAnsi="Times New Roman"/>
          <w:sz w:val="26"/>
          <w:szCs w:val="26"/>
          <w:lang w:eastAsia="x-none"/>
        </w:rPr>
        <w:t xml:space="preserve"> EGAS</w:t>
      </w:r>
      <w:r w:rsidR="001F7978">
        <w:rPr>
          <w:rFonts w:ascii="Times New Roman" w:hAnsi="Times New Roman"/>
          <w:sz w:val="26"/>
          <w:szCs w:val="26"/>
          <w:lang w:eastAsia="x-none"/>
        </w:rPr>
        <w:t xml:space="preserve"> Client</w:t>
      </w:r>
    </w:p>
    <w:p w14:paraId="2327B30E" w14:textId="0E6F18CA" w:rsidR="00C72E6A" w:rsidRDefault="00C72E6A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 xml:space="preserve">Gán </w:t>
      </w:r>
      <w:r w:rsidRPr="00525162">
        <w:rPr>
          <w:rFonts w:ascii="Times New Roman" w:hAnsi="Times New Roman"/>
          <w:b/>
          <w:sz w:val="26"/>
          <w:szCs w:val="26"/>
          <w:lang w:eastAsia="x-none"/>
        </w:rPr>
        <w:t>user</w:t>
      </w:r>
      <w:r w:rsidR="00525162" w:rsidRPr="00525162">
        <w:rPr>
          <w:rFonts w:ascii="Times New Roman" w:hAnsi="Times New Roman"/>
          <w:b/>
          <w:sz w:val="26"/>
          <w:szCs w:val="26"/>
          <w:lang w:eastAsia="x-none"/>
        </w:rPr>
        <w:t xml:space="preserve"> id</w:t>
      </w:r>
      <w:r w:rsidRPr="00525162">
        <w:rPr>
          <w:rFonts w:ascii="Times New Roman" w:hAnsi="Times New Roman"/>
          <w:b/>
          <w:sz w:val="26"/>
          <w:szCs w:val="26"/>
          <w:lang w:eastAsia="x-none"/>
        </w:rPr>
        <w:t>/pas</w:t>
      </w:r>
      <w:r w:rsidR="00525162" w:rsidRPr="00525162">
        <w:rPr>
          <w:rFonts w:ascii="Times New Roman" w:hAnsi="Times New Roman"/>
          <w:b/>
          <w:sz w:val="26"/>
          <w:szCs w:val="26"/>
          <w:lang w:eastAsia="x-none"/>
        </w:rPr>
        <w:t>sword</w:t>
      </w:r>
      <w:r>
        <w:rPr>
          <w:rFonts w:ascii="Times New Roman" w:hAnsi="Times New Roman"/>
          <w:sz w:val="26"/>
          <w:szCs w:val="26"/>
          <w:lang w:eastAsia="x-none"/>
        </w:rPr>
        <w:t xml:space="preserve"> = “PRAgas/</w:t>
      </w:r>
      <w:r w:rsidRPr="00C72E6A">
        <w:rPr>
          <w:rFonts w:ascii="Times New Roman" w:hAnsi="Times New Roman"/>
          <w:sz w:val="26"/>
          <w:szCs w:val="26"/>
          <w:lang w:eastAsia="x-none"/>
        </w:rPr>
        <w:t>printreceipttt15</w:t>
      </w:r>
      <w:r>
        <w:rPr>
          <w:rFonts w:ascii="Times New Roman" w:hAnsi="Times New Roman"/>
          <w:sz w:val="26"/>
          <w:szCs w:val="26"/>
          <w:lang w:eastAsia="x-none"/>
        </w:rPr>
        <w:t>” để kết nối giữa EGAS và AGAS</w:t>
      </w:r>
      <w:r w:rsidR="00525162">
        <w:rPr>
          <w:rFonts w:ascii="Times New Roman" w:hAnsi="Times New Roman"/>
          <w:sz w:val="26"/>
          <w:szCs w:val="26"/>
          <w:lang w:eastAsia="x-none"/>
        </w:rPr>
        <w:t>, thực hiện theo các bước sau:</w:t>
      </w:r>
    </w:p>
    <w:p w14:paraId="56A2033F" w14:textId="0C86EE7B" w:rsidR="00525162" w:rsidRDefault="00F21F9A" w:rsidP="00525162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 xml:space="preserve">Chạy chương trình Egas-client </w:t>
      </w:r>
    </w:p>
    <w:p w14:paraId="5EFCC84A" w14:textId="5B15751D" w:rsidR="00525162" w:rsidRDefault="00F21F9A" w:rsidP="00525162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Đăng nhập quyền cửa hàng trưởng</w:t>
      </w:r>
    </w:p>
    <w:p w14:paraId="02E7B62D" w14:textId="18F6D105" w:rsidR="00525162" w:rsidRDefault="00525162" w:rsidP="00525162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Vào chức năng: Hệ thống</w:t>
      </w:r>
      <w:r w:rsidRPr="00525162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>
        <w:rPr>
          <w:rFonts w:ascii="Times New Roman" w:hAnsi="Times New Roman"/>
          <w:sz w:val="26"/>
          <w:szCs w:val="26"/>
          <w:lang w:eastAsia="x-none"/>
        </w:rPr>
        <w:t>Cấu hình CHXD</w:t>
      </w:r>
      <w:r w:rsidRPr="00525162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>
        <w:rPr>
          <w:rFonts w:ascii="Times New Roman" w:hAnsi="Times New Roman"/>
          <w:sz w:val="26"/>
          <w:szCs w:val="26"/>
          <w:lang w:eastAsia="x-none"/>
        </w:rPr>
        <w:t>Cấu hình chung CHXD</w:t>
      </w:r>
    </w:p>
    <w:p w14:paraId="1737AEDA" w14:textId="74708004" w:rsidR="00525162" w:rsidRPr="00A73DEC" w:rsidRDefault="00525162" w:rsidP="00525162">
      <w:pPr>
        <w:pStyle w:val="ListParagraph"/>
        <w:ind w:left="1440"/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7A906699" wp14:editId="5D16B5C2">
            <wp:extent cx="3991555" cy="152657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477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337EB" w14:textId="3DF532A6" w:rsidR="004F4E6A" w:rsidRDefault="004F4E6A" w:rsidP="004F4E6A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Nhập thông tin như ô đỏ, click vào nút lưu</w:t>
      </w:r>
    </w:p>
    <w:p w14:paraId="09BF5195" w14:textId="0093689A" w:rsidR="00890B0F" w:rsidRPr="00A73DEC" w:rsidRDefault="00890B0F" w:rsidP="001F797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Thực hiện test in biên lai từ chức năng: “CHXD</w:t>
      </w:r>
      <w:r w:rsidRPr="00A73DEC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 w:rsidRPr="00A73DEC">
        <w:rPr>
          <w:rFonts w:ascii="Times New Roman" w:hAnsi="Times New Roman"/>
          <w:sz w:val="26"/>
          <w:szCs w:val="26"/>
          <w:lang w:eastAsia="x-none"/>
        </w:rPr>
        <w:t>TĐH</w:t>
      </w:r>
      <w:r w:rsidRPr="00A73DEC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 w:rsidRPr="00A73DEC">
        <w:rPr>
          <w:rFonts w:ascii="Times New Roman" w:hAnsi="Times New Roman"/>
          <w:sz w:val="26"/>
          <w:szCs w:val="26"/>
          <w:lang w:eastAsia="x-none"/>
        </w:rPr>
        <w:t>In biên lai xăng dầu”</w:t>
      </w:r>
    </w:p>
    <w:p w14:paraId="322089F4" w14:textId="68F7B345" w:rsidR="00890B0F" w:rsidRPr="00A73DEC" w:rsidRDefault="00890B0F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Nếu in thành công </w:t>
      </w:r>
      <w:r w:rsidRPr="00A73DEC">
        <w:rPr>
          <w:rFonts w:ascii="Times New Roman" w:hAnsi="Times New Roman"/>
          <w:sz w:val="26"/>
          <w:szCs w:val="26"/>
          <w:lang w:eastAsia="x-none"/>
        </w:rPr>
        <w:sym w:font="Wingdings" w:char="F0E0"/>
      </w:r>
      <w:r w:rsidRPr="00A73DEC">
        <w:rPr>
          <w:rFonts w:ascii="Times New Roman" w:hAnsi="Times New Roman"/>
          <w:sz w:val="26"/>
          <w:szCs w:val="26"/>
          <w:lang w:eastAsia="x-none"/>
        </w:rPr>
        <w:t xml:space="preserve"> Hoàn thành update</w:t>
      </w:r>
    </w:p>
    <w:p w14:paraId="69D3447F" w14:textId="1D849354" w:rsidR="00890B0F" w:rsidRDefault="00890B0F" w:rsidP="001F7978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Nếu chức năng không thực hiện được:</w:t>
      </w:r>
    </w:p>
    <w:p w14:paraId="31DD258E" w14:textId="692D0ABB" w:rsidR="004F4E6A" w:rsidRPr="00A73DEC" w:rsidRDefault="004F4E6A" w:rsidP="00F21F9A">
      <w:pPr>
        <w:pStyle w:val="ListParagraph"/>
        <w:ind w:left="1440"/>
        <w:jc w:val="both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288DFB4" wp14:editId="2CA089BE">
            <wp:extent cx="4850296" cy="81898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296" cy="81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96214" w14:textId="49CDB97B" w:rsidR="00890B0F" w:rsidRPr="00A73DEC" w:rsidRDefault="006C31F6" w:rsidP="001F7978">
      <w:pPr>
        <w:pStyle w:val="ListParagraph"/>
        <w:numPr>
          <w:ilvl w:val="2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Check update code lại cho cửa hàng</w:t>
      </w:r>
    </w:p>
    <w:p w14:paraId="74518C0E" w14:textId="2A65598D" w:rsidR="006C31F6" w:rsidRPr="00A73DEC" w:rsidRDefault="006C31F6" w:rsidP="001F7978">
      <w:pPr>
        <w:pStyle w:val="ListParagraph"/>
        <w:numPr>
          <w:ilvl w:val="2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 xml:space="preserve">Nếu check update code vẫn không thực hiện được thì thực hiện thủ công bằng cách: Giải nén </w:t>
      </w:r>
      <w:r w:rsidRPr="00A73DEC">
        <w:rPr>
          <w:rFonts w:ascii="Times New Roman" w:hAnsi="Times New Roman"/>
          <w:b/>
          <w:sz w:val="26"/>
          <w:szCs w:val="26"/>
          <w:lang w:eastAsia="x-none"/>
        </w:rPr>
        <w:t>EGAS_Update_201805.rar</w:t>
      </w:r>
      <w:r w:rsidRPr="00A73DEC">
        <w:rPr>
          <w:rFonts w:ascii="Times New Roman" w:hAnsi="Times New Roman"/>
          <w:sz w:val="26"/>
          <w:szCs w:val="26"/>
          <w:lang w:eastAsia="x-none"/>
        </w:rPr>
        <w:t xml:space="preserve"> và copy các file  vào thư mục chưa chương trình EGAS</w:t>
      </w:r>
    </w:p>
    <w:p w14:paraId="20A2EE51" w14:textId="259D5080" w:rsidR="00AF325F" w:rsidRPr="00A73DEC" w:rsidRDefault="00AF325F" w:rsidP="001F7978">
      <w:pPr>
        <w:pStyle w:val="ListParagraph"/>
        <w:numPr>
          <w:ilvl w:val="2"/>
          <w:numId w:val="30"/>
        </w:numPr>
        <w:jc w:val="both"/>
        <w:rPr>
          <w:rFonts w:ascii="Times New Roman" w:hAnsi="Times New Roman"/>
          <w:sz w:val="26"/>
          <w:szCs w:val="26"/>
          <w:lang w:eastAsia="x-none"/>
        </w:rPr>
      </w:pPr>
      <w:r w:rsidRPr="00A73DEC">
        <w:rPr>
          <w:rFonts w:ascii="Times New Roman" w:hAnsi="Times New Roman"/>
          <w:sz w:val="26"/>
          <w:szCs w:val="26"/>
          <w:lang w:eastAsia="x-none"/>
        </w:rPr>
        <w:t>Thực hiện kiểm tra in lại, nếu không được báo lại đội kỹ thuật xử lý.</w:t>
      </w:r>
    </w:p>
    <w:sectPr w:rsidR="00AF325F" w:rsidRPr="00A73DEC" w:rsidSect="006178F5">
      <w:footerReference w:type="default" r:id="rId18"/>
      <w:pgSz w:w="11920" w:h="16860"/>
      <w:pgMar w:top="709" w:right="1288" w:bottom="312" w:left="1599" w:header="720" w:footer="204" w:gutter="0"/>
      <w:cols w:space="720" w:equalWidth="0">
        <w:col w:w="9033"/>
      </w:cols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A238F9C" w15:done="0"/>
  <w15:commentEx w15:paraId="70741DEF" w15:done="0"/>
  <w15:commentEx w15:paraId="15CE3EE6" w15:done="0"/>
  <w15:commentEx w15:paraId="6F42181C" w15:done="0"/>
  <w15:commentEx w15:paraId="691E7A18" w15:done="0"/>
  <w15:commentEx w15:paraId="2109AEBB" w15:done="0"/>
  <w15:commentEx w15:paraId="313F3482" w15:done="0"/>
  <w15:commentEx w15:paraId="185D164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5A989" w14:textId="77777777" w:rsidR="00DB3793" w:rsidRDefault="00DB3793">
      <w:pPr>
        <w:spacing w:line="240" w:lineRule="auto"/>
      </w:pPr>
      <w:r>
        <w:separator/>
      </w:r>
    </w:p>
  </w:endnote>
  <w:endnote w:type="continuationSeparator" w:id="0">
    <w:p w14:paraId="6A95CC5E" w14:textId="77777777" w:rsidR="00DB3793" w:rsidRDefault="00DB3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old">
    <w:altName w:val="Device Font 10cpi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.VnTime">
    <w:altName w:val="Device Font 10cpi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Aria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684BD" w14:textId="5E833DF3" w:rsidR="00816955" w:rsidRPr="00C1263A" w:rsidRDefault="00816955" w:rsidP="00D26E14">
    <w:pPr>
      <w:pStyle w:val="Footer"/>
      <w:ind w:left="0" w:right="-18"/>
      <w:jc w:val="right"/>
      <w:rPr>
        <w:rFonts w:ascii="Arial" w:hAnsi="Arial" w:cs="Arial"/>
        <w:b/>
        <w:sz w:val="16"/>
        <w:szCs w:val="16"/>
      </w:rPr>
    </w:pPr>
    <w:r w:rsidRPr="00C1263A">
      <w:rPr>
        <w:rFonts w:ascii="Arial" w:hAnsi="Arial" w:cs="Arial"/>
        <w:b/>
        <w:sz w:val="16"/>
        <w:szCs w:val="16"/>
      </w:rPr>
      <w:t>Trang</w:t>
    </w:r>
    <w:r w:rsidRPr="00C1263A">
      <w:rPr>
        <w:sz w:val="16"/>
        <w:szCs w:val="16"/>
      </w:rPr>
      <w:t xml:space="preserve">  </w:t>
    </w:r>
    <w:r w:rsidRPr="00C1263A">
      <w:rPr>
        <w:rStyle w:val="PageNumber"/>
        <w:sz w:val="16"/>
        <w:szCs w:val="16"/>
      </w:rPr>
      <w:fldChar w:fldCharType="begin"/>
    </w:r>
    <w:r w:rsidRPr="00C1263A">
      <w:rPr>
        <w:rStyle w:val="PageNumber"/>
        <w:sz w:val="16"/>
        <w:szCs w:val="16"/>
      </w:rPr>
      <w:instrText xml:space="preserve"> PAGE </w:instrText>
    </w:r>
    <w:r w:rsidRPr="00C1263A">
      <w:rPr>
        <w:rStyle w:val="PageNumber"/>
        <w:sz w:val="16"/>
        <w:szCs w:val="16"/>
      </w:rPr>
      <w:fldChar w:fldCharType="separate"/>
    </w:r>
    <w:r w:rsidR="008B2E08">
      <w:rPr>
        <w:rStyle w:val="PageNumber"/>
        <w:noProof/>
        <w:sz w:val="16"/>
        <w:szCs w:val="16"/>
      </w:rPr>
      <w:t>2</w:t>
    </w:r>
    <w:r w:rsidRPr="00C1263A">
      <w:rPr>
        <w:rStyle w:val="PageNumber"/>
        <w:sz w:val="16"/>
        <w:szCs w:val="16"/>
      </w:rPr>
      <w:fldChar w:fldCharType="end"/>
    </w:r>
    <w:r w:rsidRPr="00C1263A">
      <w:rPr>
        <w:sz w:val="16"/>
        <w:szCs w:val="16"/>
      </w:rPr>
      <w:t xml:space="preserve"> /</w:t>
    </w:r>
    <w:r w:rsidRPr="00C1263A">
      <w:rPr>
        <w:rStyle w:val="PageNumber"/>
        <w:sz w:val="16"/>
        <w:szCs w:val="16"/>
      </w:rPr>
      <w:fldChar w:fldCharType="begin"/>
    </w:r>
    <w:r w:rsidRPr="00C1263A">
      <w:rPr>
        <w:rStyle w:val="PageNumber"/>
        <w:sz w:val="16"/>
        <w:szCs w:val="16"/>
      </w:rPr>
      <w:instrText xml:space="preserve"> NUMPAGES </w:instrText>
    </w:r>
    <w:r w:rsidRPr="00C1263A">
      <w:rPr>
        <w:rStyle w:val="PageNumber"/>
        <w:sz w:val="16"/>
        <w:szCs w:val="16"/>
      </w:rPr>
      <w:fldChar w:fldCharType="separate"/>
    </w:r>
    <w:r w:rsidR="008B2E08">
      <w:rPr>
        <w:rStyle w:val="PageNumber"/>
        <w:noProof/>
        <w:sz w:val="16"/>
        <w:szCs w:val="16"/>
      </w:rPr>
      <w:t>14</w:t>
    </w:r>
    <w:r w:rsidRPr="00C1263A">
      <w:rPr>
        <w:rStyle w:val="PageNumber"/>
        <w:sz w:val="16"/>
        <w:szCs w:val="16"/>
      </w:rPr>
      <w:fldChar w:fldCharType="end"/>
    </w:r>
  </w:p>
  <w:p w14:paraId="7BBF1F39" w14:textId="77777777" w:rsidR="00816955" w:rsidRDefault="00816955" w:rsidP="00D26E14">
    <w:pPr>
      <w:pStyle w:val="Footer"/>
    </w:pPr>
  </w:p>
  <w:p w14:paraId="6E1DC25E" w14:textId="77777777" w:rsidR="00816955" w:rsidRDefault="00816955">
    <w:pPr>
      <w:pStyle w:val="Footer"/>
    </w:pPr>
  </w:p>
  <w:p w14:paraId="06B68950" w14:textId="77777777" w:rsidR="00816955" w:rsidRDefault="008169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DED69" w14:textId="77777777" w:rsidR="00816955" w:rsidRDefault="00816955" w:rsidP="00000AC5">
    <w:pPr>
      <w:pStyle w:val="Footer"/>
      <w:tabs>
        <w:tab w:val="clear" w:pos="4320"/>
      </w:tabs>
      <w:spacing w:before="120"/>
      <w:ind w:left="0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b/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2ABB9A" wp14:editId="176BBC1E">
              <wp:simplePos x="0" y="0"/>
              <wp:positionH relativeFrom="column">
                <wp:posOffset>-6985</wp:posOffset>
              </wp:positionH>
              <wp:positionV relativeFrom="paragraph">
                <wp:posOffset>134620</wp:posOffset>
              </wp:positionV>
              <wp:extent cx="6055360" cy="0"/>
              <wp:effectExtent l="8255" t="12700" r="13335" b="63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53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8550A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5pt;margin-top:10.6pt;width:476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5s3Hw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"/>
          </w:pict>
        </mc:Fallback>
      </mc:AlternateContent>
    </w:r>
    <w:r>
      <w:rPr>
        <w:rFonts w:ascii="Arial" w:hAnsi="Arial" w:cs="Arial"/>
        <w:b/>
        <w:sz w:val="16"/>
        <w:szCs w:val="16"/>
        <w:lang w:val="en-US"/>
      </w:rPr>
      <w:t xml:space="preserve">         </w:t>
    </w:r>
  </w:p>
  <w:tbl>
    <w:tblPr>
      <w:tblW w:w="9468" w:type="dxa"/>
      <w:tblLook w:val="04A0" w:firstRow="1" w:lastRow="0" w:firstColumn="1" w:lastColumn="0" w:noHBand="0" w:noVBand="1"/>
    </w:tblPr>
    <w:tblGrid>
      <w:gridCol w:w="7763"/>
      <w:gridCol w:w="1705"/>
    </w:tblGrid>
    <w:tr w:rsidR="00816955" w:rsidRPr="006A3768" w14:paraId="738EB800" w14:textId="77777777">
      <w:tc>
        <w:tcPr>
          <w:tcW w:w="7763" w:type="dxa"/>
        </w:tcPr>
        <w:p w14:paraId="657973DD" w14:textId="77777777" w:rsidR="00816955" w:rsidRPr="006A3768" w:rsidRDefault="00816955" w:rsidP="00000AC5">
          <w:pPr>
            <w:pStyle w:val="Footer"/>
            <w:tabs>
              <w:tab w:val="clear" w:pos="4320"/>
            </w:tabs>
            <w:ind w:left="0" w:right="-221"/>
            <w:jc w:val="both"/>
            <w:rPr>
              <w:i/>
              <w:sz w:val="24"/>
              <w:szCs w:val="24"/>
              <w:lang w:val="en-US"/>
            </w:rPr>
          </w:pPr>
        </w:p>
      </w:tc>
      <w:tc>
        <w:tcPr>
          <w:tcW w:w="1705" w:type="dxa"/>
        </w:tcPr>
        <w:p w14:paraId="7F5ED141" w14:textId="365C062D" w:rsidR="00816955" w:rsidRPr="006A3768" w:rsidRDefault="00816955" w:rsidP="00000AC5">
          <w:pPr>
            <w:pStyle w:val="Footer"/>
            <w:ind w:left="0" w:right="-18"/>
            <w:jc w:val="right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  <w:lang w:val="en-US"/>
            </w:rPr>
            <w:t xml:space="preserve">Trang </w:t>
          </w:r>
          <w:r w:rsidRPr="006A3768">
            <w:rPr>
              <w:sz w:val="24"/>
              <w:szCs w:val="24"/>
              <w:lang w:val="en-US"/>
            </w:rPr>
            <w:fldChar w:fldCharType="begin"/>
          </w:r>
          <w:r w:rsidRPr="006A3768">
            <w:rPr>
              <w:sz w:val="24"/>
              <w:szCs w:val="24"/>
              <w:lang w:val="en-US"/>
            </w:rPr>
            <w:instrText xml:space="preserve"> PAGE </w:instrText>
          </w:r>
          <w:r w:rsidRPr="006A3768">
            <w:rPr>
              <w:sz w:val="24"/>
              <w:szCs w:val="24"/>
              <w:lang w:val="en-US"/>
            </w:rPr>
            <w:fldChar w:fldCharType="separate"/>
          </w:r>
          <w:r w:rsidR="004651CA">
            <w:rPr>
              <w:noProof/>
              <w:sz w:val="24"/>
              <w:szCs w:val="24"/>
              <w:lang w:val="en-US"/>
            </w:rPr>
            <w:t>4</w:t>
          </w:r>
          <w:r w:rsidRPr="006A3768">
            <w:rPr>
              <w:sz w:val="24"/>
              <w:szCs w:val="24"/>
              <w:lang w:val="en-US"/>
            </w:rPr>
            <w:fldChar w:fldCharType="end"/>
          </w:r>
          <w:r w:rsidRPr="006A3768">
            <w:rPr>
              <w:sz w:val="24"/>
              <w:szCs w:val="24"/>
              <w:lang w:val="en-US"/>
            </w:rPr>
            <w:t xml:space="preserve"> /</w:t>
          </w:r>
          <w:r w:rsidRPr="006A3768">
            <w:rPr>
              <w:sz w:val="24"/>
              <w:szCs w:val="24"/>
              <w:lang w:val="en-US"/>
            </w:rPr>
            <w:fldChar w:fldCharType="begin"/>
          </w:r>
          <w:r w:rsidRPr="006A3768">
            <w:rPr>
              <w:sz w:val="24"/>
              <w:szCs w:val="24"/>
              <w:lang w:val="en-US"/>
            </w:rPr>
            <w:instrText xml:space="preserve"> NUMPAGES </w:instrText>
          </w:r>
          <w:r w:rsidRPr="006A3768">
            <w:rPr>
              <w:sz w:val="24"/>
              <w:szCs w:val="24"/>
              <w:lang w:val="en-US"/>
            </w:rPr>
            <w:fldChar w:fldCharType="separate"/>
          </w:r>
          <w:r w:rsidR="004651CA">
            <w:rPr>
              <w:noProof/>
              <w:sz w:val="24"/>
              <w:szCs w:val="24"/>
              <w:lang w:val="en-US"/>
            </w:rPr>
            <w:t>5</w:t>
          </w:r>
          <w:r w:rsidRPr="006A3768">
            <w:rPr>
              <w:sz w:val="24"/>
              <w:szCs w:val="24"/>
              <w:lang w:val="en-US"/>
            </w:rPr>
            <w:fldChar w:fldCharType="end"/>
          </w:r>
        </w:p>
      </w:tc>
    </w:tr>
  </w:tbl>
  <w:p w14:paraId="4535CEE9" w14:textId="77777777" w:rsidR="00816955" w:rsidRPr="00A3472E" w:rsidRDefault="00816955" w:rsidP="00000AC5">
    <w:pPr>
      <w:pStyle w:val="Footer"/>
      <w:tabs>
        <w:tab w:val="clear" w:pos="4320"/>
        <w:tab w:val="left" w:pos="8730"/>
      </w:tabs>
      <w:ind w:left="0" w:right="-18"/>
      <w:rPr>
        <w:rStyle w:val="PageNumber"/>
        <w:sz w:val="16"/>
        <w:szCs w:val="16"/>
        <w:lang w:val="en-US"/>
      </w:rPr>
    </w:pPr>
    <w:r w:rsidRPr="00467E18">
      <w:rPr>
        <w:i/>
        <w:sz w:val="24"/>
        <w:szCs w:val="24"/>
        <w:lang w:val="en-US"/>
      </w:rPr>
      <w:t xml:space="preserve">              </w:t>
    </w:r>
    <w:r w:rsidRPr="00467E18">
      <w:rPr>
        <w:rFonts w:ascii="Arial" w:hAnsi="Arial" w:cs="Arial"/>
        <w:i/>
        <w:sz w:val="16"/>
        <w:szCs w:val="16"/>
        <w:lang w:val="en-US"/>
      </w:rPr>
      <w:t xml:space="preserve">   </w:t>
    </w:r>
    <w:r>
      <w:rPr>
        <w:rFonts w:ascii="Arial" w:hAnsi="Arial" w:cs="Arial"/>
        <w:i/>
        <w:sz w:val="16"/>
        <w:szCs w:val="16"/>
        <w:lang w:val="en-US"/>
      </w:rPr>
      <w:t xml:space="preserve">                                                                            </w:t>
    </w:r>
  </w:p>
  <w:p w14:paraId="3C4FA4AD" w14:textId="77777777" w:rsidR="00816955" w:rsidRPr="00E8063B" w:rsidRDefault="00816955" w:rsidP="00000AC5">
    <w:pPr>
      <w:pStyle w:val="Footer"/>
      <w:ind w:left="0" w:right="-18"/>
      <w:rPr>
        <w:rFonts w:ascii="Arial" w:hAnsi="Arial" w:cs="Arial"/>
        <w:b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0B18D" w14:textId="77777777" w:rsidR="00DB3793" w:rsidRDefault="00DB3793">
      <w:pPr>
        <w:spacing w:line="240" w:lineRule="auto"/>
      </w:pPr>
      <w:r>
        <w:separator/>
      </w:r>
    </w:p>
  </w:footnote>
  <w:footnote w:type="continuationSeparator" w:id="0">
    <w:p w14:paraId="53A89A83" w14:textId="77777777" w:rsidR="00DB3793" w:rsidRDefault="00DB37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11E0"/>
    <w:multiLevelType w:val="hybridMultilevel"/>
    <w:tmpl w:val="729C5878"/>
    <w:lvl w:ilvl="0" w:tplc="C49AD8B8">
      <w:start w:val="1"/>
      <w:numFmt w:val="bullet"/>
      <w:pStyle w:val="ListBullet2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>
      <w:start w:val="1"/>
      <w:numFmt w:val="bullet"/>
      <w:pStyle w:val="ListBullet2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2AA3F5B"/>
    <w:multiLevelType w:val="multilevel"/>
    <w:tmpl w:val="CF884790"/>
    <w:lvl w:ilvl="0">
      <w:start w:val="1"/>
      <w:numFmt w:val="upperRoman"/>
      <w:pStyle w:val="Heading1"/>
      <w:lvlText w:val="%1."/>
      <w:lvlJc w:val="left"/>
      <w:pPr>
        <w:ind w:left="4130" w:hanging="360"/>
      </w:pPr>
      <w:rPr>
        <w:rFonts w:ascii="Times New Roman" w:eastAsia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pStyle w:val="Heading2"/>
      <w:lvlText w:val="%2."/>
      <w:lvlJc w:val="left"/>
      <w:pPr>
        <w:ind w:left="1226" w:hanging="576"/>
      </w:pPr>
      <w:rPr>
        <w:rFonts w:hint="default"/>
        <w:b/>
      </w:rPr>
    </w:lvl>
    <w:lvl w:ilvl="2">
      <w:start w:val="1"/>
      <w:numFmt w:val="decimal"/>
      <w:pStyle w:val="Heading3"/>
      <w:lvlText w:val="%3.1."/>
      <w:lvlJc w:val="left"/>
      <w:pPr>
        <w:ind w:left="293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37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21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36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0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65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794" w:hanging="1584"/>
      </w:pPr>
      <w:rPr>
        <w:rFonts w:hint="default"/>
      </w:rPr>
    </w:lvl>
  </w:abstractNum>
  <w:abstractNum w:abstractNumId="2">
    <w:nsid w:val="230126D3"/>
    <w:multiLevelType w:val="hybridMultilevel"/>
    <w:tmpl w:val="8668BF8A"/>
    <w:lvl w:ilvl="0" w:tplc="630634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F4841"/>
    <w:multiLevelType w:val="hybridMultilevel"/>
    <w:tmpl w:val="8D185292"/>
    <w:lvl w:ilvl="0" w:tplc="C49AD8B8">
      <w:start w:val="1"/>
      <w:numFmt w:val="bullet"/>
      <w:pStyle w:val="Bd-1BodyTex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E62A14"/>
    <w:multiLevelType w:val="multilevel"/>
    <w:tmpl w:val="D492A6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320657DB"/>
    <w:multiLevelType w:val="hybridMultilevel"/>
    <w:tmpl w:val="4DA067A2"/>
    <w:lvl w:ilvl="0" w:tplc="4DFC2C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26FA8"/>
    <w:multiLevelType w:val="hybridMultilevel"/>
    <w:tmpl w:val="B3E4D4E4"/>
    <w:lvl w:ilvl="0" w:tplc="755006C0">
      <w:start w:val="1"/>
      <w:numFmt w:val="bullet"/>
      <w:pStyle w:val="-"/>
      <w:lvlText w:val="-"/>
      <w:lvlJc w:val="left"/>
      <w:pPr>
        <w:tabs>
          <w:tab w:val="num" w:pos="417"/>
        </w:tabs>
        <w:ind w:left="397" w:hanging="34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4D787C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F1BC56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EACE2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AE4FF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95487E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0C8DF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DB277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32B6E3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42E21ED0"/>
    <w:multiLevelType w:val="hybridMultilevel"/>
    <w:tmpl w:val="9BCC4A46"/>
    <w:lvl w:ilvl="0" w:tplc="37D4274A">
      <w:start w:val="1"/>
      <w:numFmt w:val="decimal"/>
      <w:pStyle w:val="Heading4"/>
      <w:lvlText w:val="2.1.%1."/>
      <w:lvlJc w:val="left"/>
      <w:pPr>
        <w:ind w:left="3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80" w:hanging="360"/>
      </w:pPr>
    </w:lvl>
    <w:lvl w:ilvl="2" w:tplc="0409001B" w:tentative="1">
      <w:start w:val="1"/>
      <w:numFmt w:val="lowerRoman"/>
      <w:lvlText w:val="%3."/>
      <w:lvlJc w:val="right"/>
      <w:pPr>
        <w:ind w:left="5000" w:hanging="180"/>
      </w:pPr>
    </w:lvl>
    <w:lvl w:ilvl="3" w:tplc="0409000F" w:tentative="1">
      <w:start w:val="1"/>
      <w:numFmt w:val="decimal"/>
      <w:lvlText w:val="%4."/>
      <w:lvlJc w:val="left"/>
      <w:pPr>
        <w:ind w:left="5720" w:hanging="360"/>
      </w:pPr>
    </w:lvl>
    <w:lvl w:ilvl="4" w:tplc="04090019" w:tentative="1">
      <w:start w:val="1"/>
      <w:numFmt w:val="lowerLetter"/>
      <w:lvlText w:val="%5."/>
      <w:lvlJc w:val="left"/>
      <w:pPr>
        <w:ind w:left="6440" w:hanging="360"/>
      </w:pPr>
    </w:lvl>
    <w:lvl w:ilvl="5" w:tplc="0409001B" w:tentative="1">
      <w:start w:val="1"/>
      <w:numFmt w:val="lowerRoman"/>
      <w:lvlText w:val="%6."/>
      <w:lvlJc w:val="right"/>
      <w:pPr>
        <w:ind w:left="7160" w:hanging="180"/>
      </w:pPr>
    </w:lvl>
    <w:lvl w:ilvl="6" w:tplc="0409000F" w:tentative="1">
      <w:start w:val="1"/>
      <w:numFmt w:val="decimal"/>
      <w:lvlText w:val="%7."/>
      <w:lvlJc w:val="left"/>
      <w:pPr>
        <w:ind w:left="7880" w:hanging="360"/>
      </w:pPr>
    </w:lvl>
    <w:lvl w:ilvl="7" w:tplc="04090019" w:tentative="1">
      <w:start w:val="1"/>
      <w:numFmt w:val="lowerLetter"/>
      <w:lvlText w:val="%8."/>
      <w:lvlJc w:val="left"/>
      <w:pPr>
        <w:ind w:left="8600" w:hanging="360"/>
      </w:pPr>
    </w:lvl>
    <w:lvl w:ilvl="8" w:tplc="0409001B" w:tentative="1">
      <w:start w:val="1"/>
      <w:numFmt w:val="lowerRoman"/>
      <w:lvlText w:val="%9."/>
      <w:lvlJc w:val="right"/>
      <w:pPr>
        <w:ind w:left="9320" w:hanging="180"/>
      </w:pPr>
    </w:lvl>
  </w:abstractNum>
  <w:abstractNum w:abstractNumId="8">
    <w:nsid w:val="432D6472"/>
    <w:multiLevelType w:val="hybridMultilevel"/>
    <w:tmpl w:val="D0D2A21E"/>
    <w:lvl w:ilvl="0" w:tplc="04090001">
      <w:start w:val="1"/>
      <w:numFmt w:val="decimal"/>
      <w:pStyle w:val="Hinhve"/>
      <w:lvlText w:val="Hình %1."/>
      <w:lvlJc w:val="center"/>
      <w:pPr>
        <w:ind w:left="27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3902DAA"/>
    <w:multiLevelType w:val="hybridMultilevel"/>
    <w:tmpl w:val="8B8281D6"/>
    <w:lvl w:ilvl="0" w:tplc="FC4A53F0">
      <w:start w:val="1"/>
      <w:numFmt w:val="bullet"/>
      <w:pStyle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0"/>
      </w:rPr>
    </w:lvl>
    <w:lvl w:ilvl="1" w:tplc="04090019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</w:rPr>
    </w:lvl>
    <w:lvl w:ilvl="2" w:tplc="0409001B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3F00600"/>
    <w:multiLevelType w:val="multilevel"/>
    <w:tmpl w:val="C0F03D2E"/>
    <w:styleLink w:val="Style1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7747880"/>
    <w:multiLevelType w:val="hybridMultilevel"/>
    <w:tmpl w:val="DA7442AA"/>
    <w:lvl w:ilvl="0" w:tplc="B1BE40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52DC142B"/>
    <w:multiLevelType w:val="multilevel"/>
    <w:tmpl w:val="E8443B14"/>
    <w:lvl w:ilvl="0">
      <w:start w:val="1"/>
      <w:numFmt w:val="decimal"/>
      <w:lvlText w:val="%1."/>
      <w:lvlJc w:val="left"/>
      <w:pPr>
        <w:ind w:left="4130" w:hanging="360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1226" w:hanging="576"/>
      </w:pPr>
      <w:rPr>
        <w:rFonts w:hint="default"/>
        <w:b/>
      </w:rPr>
    </w:lvl>
    <w:lvl w:ilvl="2">
      <w:start w:val="1"/>
      <w:numFmt w:val="decimal"/>
      <w:lvlText w:val="%3.1."/>
      <w:lvlJc w:val="left"/>
      <w:pPr>
        <w:ind w:left="293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37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94" w:hanging="1584"/>
      </w:pPr>
      <w:rPr>
        <w:rFonts w:hint="default"/>
      </w:rPr>
    </w:lvl>
  </w:abstractNum>
  <w:abstractNum w:abstractNumId="13">
    <w:nsid w:val="5CAF78FD"/>
    <w:multiLevelType w:val="multilevel"/>
    <w:tmpl w:val="A42A5F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637D0478"/>
    <w:multiLevelType w:val="hybridMultilevel"/>
    <w:tmpl w:val="C636A10A"/>
    <w:lvl w:ilvl="0" w:tplc="FA0AEF66">
      <w:numFmt w:val="bullet"/>
      <w:pStyle w:val="Bullet1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6C84404"/>
    <w:multiLevelType w:val="hybridMultilevel"/>
    <w:tmpl w:val="6CCC4948"/>
    <w:lvl w:ilvl="0" w:tplc="71E00A54">
      <w:start w:val="1"/>
      <w:numFmt w:val="decimal"/>
      <w:pStyle w:val="TableBullet"/>
      <w:lvlText w:val="%1."/>
      <w:lvlJc w:val="left"/>
      <w:pPr>
        <w:tabs>
          <w:tab w:val="num" w:pos="508"/>
        </w:tabs>
        <w:ind w:left="508" w:hanging="418"/>
      </w:pPr>
      <w:rPr>
        <w:rFonts w:hint="default"/>
      </w:rPr>
    </w:lvl>
    <w:lvl w:ilvl="1" w:tplc="9FF403E4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ADFAFF86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6F9046EC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53F43E7A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4FFA97BC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94341D2E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DB0CE4B4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6964BE48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6">
    <w:nsid w:val="6A3A773F"/>
    <w:multiLevelType w:val="hybridMultilevel"/>
    <w:tmpl w:val="D22427D6"/>
    <w:lvl w:ilvl="0" w:tplc="49E8C0A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B24CB0"/>
    <w:multiLevelType w:val="hybridMultilevel"/>
    <w:tmpl w:val="65388182"/>
    <w:lvl w:ilvl="0" w:tplc="0409000F">
      <w:start w:val="1"/>
      <w:numFmt w:val="bullet"/>
      <w:pStyle w:val="StyleBullet2Justified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3042BD"/>
    <w:multiLevelType w:val="hybridMultilevel"/>
    <w:tmpl w:val="44165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A26AA"/>
    <w:multiLevelType w:val="hybridMultilevel"/>
    <w:tmpl w:val="5B3A47C0"/>
    <w:lvl w:ilvl="0" w:tplc="102CB4AC">
      <w:start w:val="1"/>
      <w:numFmt w:val="bullet"/>
      <w:pStyle w:val="Minus2"/>
      <w:lvlText w:val="-"/>
      <w:lvlJc w:val="left"/>
      <w:pPr>
        <w:tabs>
          <w:tab w:val="num" w:pos="720"/>
        </w:tabs>
        <w:ind w:left="720" w:hanging="360"/>
      </w:pPr>
      <w:rPr>
        <w:rFonts w:ascii="VNI-Times" w:hAnsi="VNI-Times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1920B2"/>
    <w:multiLevelType w:val="singleLevel"/>
    <w:tmpl w:val="F1782FE4"/>
    <w:lvl w:ilvl="0">
      <w:start w:val="1"/>
      <w:numFmt w:val="bullet"/>
      <w:pStyle w:val="Vid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D8777DA"/>
    <w:multiLevelType w:val="singleLevel"/>
    <w:tmpl w:val="0A7A50D6"/>
    <w:lvl w:ilvl="0">
      <w:start w:val="1"/>
      <w:numFmt w:val="bullet"/>
      <w:pStyle w:val="Bullet2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3"/>
  </w:num>
  <w:num w:numId="9">
    <w:abstractNumId w:val="6"/>
  </w:num>
  <w:num w:numId="10">
    <w:abstractNumId w:val="19"/>
  </w:num>
  <w:num w:numId="11">
    <w:abstractNumId w:val="21"/>
  </w:num>
  <w:num w:numId="12">
    <w:abstractNumId w:val="15"/>
  </w:num>
  <w:num w:numId="13">
    <w:abstractNumId w:val="7"/>
  </w:num>
  <w:num w:numId="14">
    <w:abstractNumId w:val="14"/>
  </w:num>
  <w:num w:numId="15">
    <w:abstractNumId w:val="11"/>
  </w:num>
  <w:num w:numId="16">
    <w:abstractNumId w:val="12"/>
  </w:num>
  <w:num w:numId="17">
    <w:abstractNumId w:val="1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4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8"/>
  </w:num>
  <w:num w:numId="30">
    <w:abstractNumId w:val="2"/>
  </w:num>
  <w:num w:numId="31">
    <w:abstractNumId w:val="5"/>
  </w:num>
  <w:num w:numId="32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ranQuangHung">
    <w15:presenceInfo w15:providerId="None" w15:userId="TranQuang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characterSpacingControl w:val="doNotCompress"/>
  <w:hdrShapeDefaults>
    <o:shapedefaults v:ext="edit" spidmax="2049" fillcolor="#548dd4" stroke="f" strokecolor="#f2f2f2">
      <v:fill color="#548dd4"/>
      <v:stroke color="#f2f2f2" weight=".25pt" on="f"/>
      <v:shadow on="t" type="perspective" color="#4e6128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323"/>
    <w:rsid w:val="00000359"/>
    <w:rsid w:val="00000AC5"/>
    <w:rsid w:val="00000C65"/>
    <w:rsid w:val="00000F28"/>
    <w:rsid w:val="00001A1F"/>
    <w:rsid w:val="00002E25"/>
    <w:rsid w:val="0000318D"/>
    <w:rsid w:val="000033D8"/>
    <w:rsid w:val="000038B9"/>
    <w:rsid w:val="000061C0"/>
    <w:rsid w:val="00006DB1"/>
    <w:rsid w:val="00013DC6"/>
    <w:rsid w:val="00021D06"/>
    <w:rsid w:val="00024C70"/>
    <w:rsid w:val="00026A3C"/>
    <w:rsid w:val="00027973"/>
    <w:rsid w:val="00027AB1"/>
    <w:rsid w:val="00027DBD"/>
    <w:rsid w:val="00030369"/>
    <w:rsid w:val="00032EAE"/>
    <w:rsid w:val="000330BB"/>
    <w:rsid w:val="00033742"/>
    <w:rsid w:val="00033E06"/>
    <w:rsid w:val="00034E75"/>
    <w:rsid w:val="00035EA7"/>
    <w:rsid w:val="000365D4"/>
    <w:rsid w:val="00036BBB"/>
    <w:rsid w:val="00040401"/>
    <w:rsid w:val="00040821"/>
    <w:rsid w:val="00040CF4"/>
    <w:rsid w:val="00041716"/>
    <w:rsid w:val="00042DC0"/>
    <w:rsid w:val="000461B5"/>
    <w:rsid w:val="00046FAA"/>
    <w:rsid w:val="0005349E"/>
    <w:rsid w:val="00055910"/>
    <w:rsid w:val="000566BC"/>
    <w:rsid w:val="000568A5"/>
    <w:rsid w:val="00056B85"/>
    <w:rsid w:val="00057A55"/>
    <w:rsid w:val="000611AB"/>
    <w:rsid w:val="000619FA"/>
    <w:rsid w:val="00062287"/>
    <w:rsid w:val="00063B3C"/>
    <w:rsid w:val="00065021"/>
    <w:rsid w:val="00066245"/>
    <w:rsid w:val="00067970"/>
    <w:rsid w:val="000711B2"/>
    <w:rsid w:val="00071C0E"/>
    <w:rsid w:val="00072E9C"/>
    <w:rsid w:val="000734CC"/>
    <w:rsid w:val="00074D45"/>
    <w:rsid w:val="00075C56"/>
    <w:rsid w:val="00075C57"/>
    <w:rsid w:val="0007717C"/>
    <w:rsid w:val="00080AE7"/>
    <w:rsid w:val="00081343"/>
    <w:rsid w:val="0008181C"/>
    <w:rsid w:val="00081A67"/>
    <w:rsid w:val="000822D7"/>
    <w:rsid w:val="000828DF"/>
    <w:rsid w:val="0008291B"/>
    <w:rsid w:val="00084694"/>
    <w:rsid w:val="000867E9"/>
    <w:rsid w:val="00086B88"/>
    <w:rsid w:val="000919A1"/>
    <w:rsid w:val="00091AC1"/>
    <w:rsid w:val="00091AF4"/>
    <w:rsid w:val="000938B6"/>
    <w:rsid w:val="0009488C"/>
    <w:rsid w:val="00096D4D"/>
    <w:rsid w:val="00096DC7"/>
    <w:rsid w:val="000A0CBF"/>
    <w:rsid w:val="000A4FA3"/>
    <w:rsid w:val="000A730A"/>
    <w:rsid w:val="000B12E7"/>
    <w:rsid w:val="000B150C"/>
    <w:rsid w:val="000B29E5"/>
    <w:rsid w:val="000B43AB"/>
    <w:rsid w:val="000B51E6"/>
    <w:rsid w:val="000B59B6"/>
    <w:rsid w:val="000B67D0"/>
    <w:rsid w:val="000B6F1E"/>
    <w:rsid w:val="000B7370"/>
    <w:rsid w:val="000B7CD3"/>
    <w:rsid w:val="000C1CDF"/>
    <w:rsid w:val="000C2E40"/>
    <w:rsid w:val="000C566D"/>
    <w:rsid w:val="000C56E8"/>
    <w:rsid w:val="000C7F0C"/>
    <w:rsid w:val="000D2130"/>
    <w:rsid w:val="000D4C50"/>
    <w:rsid w:val="000D5E02"/>
    <w:rsid w:val="000D6C74"/>
    <w:rsid w:val="000D7669"/>
    <w:rsid w:val="000D7C45"/>
    <w:rsid w:val="000E21F5"/>
    <w:rsid w:val="000E4DFB"/>
    <w:rsid w:val="000E5D2F"/>
    <w:rsid w:val="000E6B8A"/>
    <w:rsid w:val="000E6CCF"/>
    <w:rsid w:val="000E7494"/>
    <w:rsid w:val="000F09A3"/>
    <w:rsid w:val="000F1A0B"/>
    <w:rsid w:val="000F1CED"/>
    <w:rsid w:val="000F2E0B"/>
    <w:rsid w:val="000F38EC"/>
    <w:rsid w:val="000F72BB"/>
    <w:rsid w:val="001024FF"/>
    <w:rsid w:val="00102C61"/>
    <w:rsid w:val="00104942"/>
    <w:rsid w:val="00105EBD"/>
    <w:rsid w:val="00106A58"/>
    <w:rsid w:val="00106B65"/>
    <w:rsid w:val="00107559"/>
    <w:rsid w:val="00107563"/>
    <w:rsid w:val="00110568"/>
    <w:rsid w:val="00113E15"/>
    <w:rsid w:val="0011401C"/>
    <w:rsid w:val="0011551E"/>
    <w:rsid w:val="00115914"/>
    <w:rsid w:val="00116CAC"/>
    <w:rsid w:val="001209AD"/>
    <w:rsid w:val="00121E4C"/>
    <w:rsid w:val="00122CEC"/>
    <w:rsid w:val="00125475"/>
    <w:rsid w:val="00125B23"/>
    <w:rsid w:val="0013083D"/>
    <w:rsid w:val="00130DC0"/>
    <w:rsid w:val="00130F30"/>
    <w:rsid w:val="001314A2"/>
    <w:rsid w:val="00132327"/>
    <w:rsid w:val="001352AB"/>
    <w:rsid w:val="00136506"/>
    <w:rsid w:val="00140B1A"/>
    <w:rsid w:val="00141812"/>
    <w:rsid w:val="00143A5E"/>
    <w:rsid w:val="00144DE3"/>
    <w:rsid w:val="00145A03"/>
    <w:rsid w:val="00146D23"/>
    <w:rsid w:val="001472AC"/>
    <w:rsid w:val="00147515"/>
    <w:rsid w:val="00147920"/>
    <w:rsid w:val="00156628"/>
    <w:rsid w:val="001567B1"/>
    <w:rsid w:val="00157780"/>
    <w:rsid w:val="00160482"/>
    <w:rsid w:val="00162308"/>
    <w:rsid w:val="001629D6"/>
    <w:rsid w:val="00162ACC"/>
    <w:rsid w:val="0016529D"/>
    <w:rsid w:val="00170D26"/>
    <w:rsid w:val="001722F1"/>
    <w:rsid w:val="001747D3"/>
    <w:rsid w:val="00175624"/>
    <w:rsid w:val="00175F73"/>
    <w:rsid w:val="001762EC"/>
    <w:rsid w:val="00177858"/>
    <w:rsid w:val="00177B6F"/>
    <w:rsid w:val="00180C9E"/>
    <w:rsid w:val="00183840"/>
    <w:rsid w:val="00183E3E"/>
    <w:rsid w:val="001845F2"/>
    <w:rsid w:val="00185446"/>
    <w:rsid w:val="00186038"/>
    <w:rsid w:val="00186863"/>
    <w:rsid w:val="00187AFD"/>
    <w:rsid w:val="00191807"/>
    <w:rsid w:val="001919E6"/>
    <w:rsid w:val="0019295C"/>
    <w:rsid w:val="001936AC"/>
    <w:rsid w:val="00194033"/>
    <w:rsid w:val="00196136"/>
    <w:rsid w:val="001964FB"/>
    <w:rsid w:val="00197F67"/>
    <w:rsid w:val="001A031C"/>
    <w:rsid w:val="001A0D1A"/>
    <w:rsid w:val="001A277E"/>
    <w:rsid w:val="001A347A"/>
    <w:rsid w:val="001A5219"/>
    <w:rsid w:val="001A5BAA"/>
    <w:rsid w:val="001A6934"/>
    <w:rsid w:val="001A6D30"/>
    <w:rsid w:val="001A751E"/>
    <w:rsid w:val="001B17BE"/>
    <w:rsid w:val="001B193F"/>
    <w:rsid w:val="001B21E8"/>
    <w:rsid w:val="001B3886"/>
    <w:rsid w:val="001B3BA7"/>
    <w:rsid w:val="001B494E"/>
    <w:rsid w:val="001B5CAC"/>
    <w:rsid w:val="001B6867"/>
    <w:rsid w:val="001B6B38"/>
    <w:rsid w:val="001B76B3"/>
    <w:rsid w:val="001B7A55"/>
    <w:rsid w:val="001B7BCB"/>
    <w:rsid w:val="001C17B5"/>
    <w:rsid w:val="001C2436"/>
    <w:rsid w:val="001C3013"/>
    <w:rsid w:val="001C337D"/>
    <w:rsid w:val="001C4448"/>
    <w:rsid w:val="001C45AF"/>
    <w:rsid w:val="001C45FD"/>
    <w:rsid w:val="001D0133"/>
    <w:rsid w:val="001D0F52"/>
    <w:rsid w:val="001D14ED"/>
    <w:rsid w:val="001D1DFC"/>
    <w:rsid w:val="001D38CB"/>
    <w:rsid w:val="001D3F8E"/>
    <w:rsid w:val="001E0798"/>
    <w:rsid w:val="001E0908"/>
    <w:rsid w:val="001E1570"/>
    <w:rsid w:val="001E216D"/>
    <w:rsid w:val="001E2330"/>
    <w:rsid w:val="001E32A8"/>
    <w:rsid w:val="001E36D7"/>
    <w:rsid w:val="001E4880"/>
    <w:rsid w:val="001E5412"/>
    <w:rsid w:val="001E7C90"/>
    <w:rsid w:val="001F1140"/>
    <w:rsid w:val="001F1D4C"/>
    <w:rsid w:val="001F1E94"/>
    <w:rsid w:val="001F54C4"/>
    <w:rsid w:val="001F65B0"/>
    <w:rsid w:val="001F6693"/>
    <w:rsid w:val="001F72C5"/>
    <w:rsid w:val="001F7978"/>
    <w:rsid w:val="001F7E3D"/>
    <w:rsid w:val="002049E2"/>
    <w:rsid w:val="00204A66"/>
    <w:rsid w:val="00204A92"/>
    <w:rsid w:val="0020653F"/>
    <w:rsid w:val="00207099"/>
    <w:rsid w:val="002079CA"/>
    <w:rsid w:val="00207D7F"/>
    <w:rsid w:val="00210373"/>
    <w:rsid w:val="0021381D"/>
    <w:rsid w:val="002140E5"/>
    <w:rsid w:val="00215522"/>
    <w:rsid w:val="002159B7"/>
    <w:rsid w:val="002160EA"/>
    <w:rsid w:val="00216DE8"/>
    <w:rsid w:val="0021732F"/>
    <w:rsid w:val="00221179"/>
    <w:rsid w:val="002220A6"/>
    <w:rsid w:val="002230C0"/>
    <w:rsid w:val="002236AA"/>
    <w:rsid w:val="00223D7B"/>
    <w:rsid w:val="0022476D"/>
    <w:rsid w:val="0022688C"/>
    <w:rsid w:val="00227A01"/>
    <w:rsid w:val="00227B71"/>
    <w:rsid w:val="0023080F"/>
    <w:rsid w:val="00230CBB"/>
    <w:rsid w:val="0023208F"/>
    <w:rsid w:val="00232AD5"/>
    <w:rsid w:val="002337B2"/>
    <w:rsid w:val="00234842"/>
    <w:rsid w:val="00234858"/>
    <w:rsid w:val="002354EB"/>
    <w:rsid w:val="00236ECA"/>
    <w:rsid w:val="00237178"/>
    <w:rsid w:val="0024012D"/>
    <w:rsid w:val="00241F1F"/>
    <w:rsid w:val="002427BD"/>
    <w:rsid w:val="00244284"/>
    <w:rsid w:val="00245FB4"/>
    <w:rsid w:val="002463E5"/>
    <w:rsid w:val="00246984"/>
    <w:rsid w:val="00246F1C"/>
    <w:rsid w:val="00246F90"/>
    <w:rsid w:val="00247205"/>
    <w:rsid w:val="00250951"/>
    <w:rsid w:val="00251306"/>
    <w:rsid w:val="00253150"/>
    <w:rsid w:val="00255126"/>
    <w:rsid w:val="002555DA"/>
    <w:rsid w:val="00255866"/>
    <w:rsid w:val="00260C65"/>
    <w:rsid w:val="002620BC"/>
    <w:rsid w:val="00266C0C"/>
    <w:rsid w:val="00266DCE"/>
    <w:rsid w:val="00267BDF"/>
    <w:rsid w:val="0027351E"/>
    <w:rsid w:val="00277173"/>
    <w:rsid w:val="0027719A"/>
    <w:rsid w:val="002805EF"/>
    <w:rsid w:val="002811DB"/>
    <w:rsid w:val="002868C7"/>
    <w:rsid w:val="00286D1D"/>
    <w:rsid w:val="00287580"/>
    <w:rsid w:val="0029019C"/>
    <w:rsid w:val="0029268D"/>
    <w:rsid w:val="00293F51"/>
    <w:rsid w:val="00296D9E"/>
    <w:rsid w:val="002A13D9"/>
    <w:rsid w:val="002A3DF3"/>
    <w:rsid w:val="002A3E84"/>
    <w:rsid w:val="002A42D2"/>
    <w:rsid w:val="002A48F8"/>
    <w:rsid w:val="002A6C20"/>
    <w:rsid w:val="002B0800"/>
    <w:rsid w:val="002B12AD"/>
    <w:rsid w:val="002B1F41"/>
    <w:rsid w:val="002B3537"/>
    <w:rsid w:val="002B3A49"/>
    <w:rsid w:val="002B4BD2"/>
    <w:rsid w:val="002B4D32"/>
    <w:rsid w:val="002B7BA6"/>
    <w:rsid w:val="002C023D"/>
    <w:rsid w:val="002C0A49"/>
    <w:rsid w:val="002C0C06"/>
    <w:rsid w:val="002C1AE8"/>
    <w:rsid w:val="002C264A"/>
    <w:rsid w:val="002C3DFC"/>
    <w:rsid w:val="002C5160"/>
    <w:rsid w:val="002C5769"/>
    <w:rsid w:val="002C6CC3"/>
    <w:rsid w:val="002C6DD4"/>
    <w:rsid w:val="002C7354"/>
    <w:rsid w:val="002C7DE6"/>
    <w:rsid w:val="002D1078"/>
    <w:rsid w:val="002D10E6"/>
    <w:rsid w:val="002D1A91"/>
    <w:rsid w:val="002D2E16"/>
    <w:rsid w:val="002D4F25"/>
    <w:rsid w:val="002D6351"/>
    <w:rsid w:val="002D7364"/>
    <w:rsid w:val="002E1F63"/>
    <w:rsid w:val="002E21A5"/>
    <w:rsid w:val="002E572B"/>
    <w:rsid w:val="002E615B"/>
    <w:rsid w:val="002E679B"/>
    <w:rsid w:val="002E6E7F"/>
    <w:rsid w:val="002E725F"/>
    <w:rsid w:val="002F2648"/>
    <w:rsid w:val="002F2BC4"/>
    <w:rsid w:val="002F3052"/>
    <w:rsid w:val="002F4ED7"/>
    <w:rsid w:val="002F60A6"/>
    <w:rsid w:val="002F66A4"/>
    <w:rsid w:val="002F6F91"/>
    <w:rsid w:val="002F7370"/>
    <w:rsid w:val="002F73B9"/>
    <w:rsid w:val="002F7C63"/>
    <w:rsid w:val="003004C8"/>
    <w:rsid w:val="00303070"/>
    <w:rsid w:val="003043E0"/>
    <w:rsid w:val="003051D1"/>
    <w:rsid w:val="003056DB"/>
    <w:rsid w:val="00305929"/>
    <w:rsid w:val="003061EC"/>
    <w:rsid w:val="003079EE"/>
    <w:rsid w:val="00315A4A"/>
    <w:rsid w:val="00316C5C"/>
    <w:rsid w:val="003175FE"/>
    <w:rsid w:val="003200B2"/>
    <w:rsid w:val="003220E2"/>
    <w:rsid w:val="00322B5F"/>
    <w:rsid w:val="00324D57"/>
    <w:rsid w:val="00326CBB"/>
    <w:rsid w:val="00327C1E"/>
    <w:rsid w:val="0033217D"/>
    <w:rsid w:val="00333171"/>
    <w:rsid w:val="0033461F"/>
    <w:rsid w:val="003349C9"/>
    <w:rsid w:val="0033633A"/>
    <w:rsid w:val="00336E9E"/>
    <w:rsid w:val="00341BC5"/>
    <w:rsid w:val="00342705"/>
    <w:rsid w:val="0034301B"/>
    <w:rsid w:val="00343B2B"/>
    <w:rsid w:val="00346044"/>
    <w:rsid w:val="00347D37"/>
    <w:rsid w:val="003519AE"/>
    <w:rsid w:val="00351BAB"/>
    <w:rsid w:val="00351BC3"/>
    <w:rsid w:val="00352128"/>
    <w:rsid w:val="003525A1"/>
    <w:rsid w:val="00352FCF"/>
    <w:rsid w:val="0035320E"/>
    <w:rsid w:val="00353524"/>
    <w:rsid w:val="003545B0"/>
    <w:rsid w:val="00355061"/>
    <w:rsid w:val="00355257"/>
    <w:rsid w:val="003560AF"/>
    <w:rsid w:val="00360827"/>
    <w:rsid w:val="003654B7"/>
    <w:rsid w:val="00367212"/>
    <w:rsid w:val="00370BF1"/>
    <w:rsid w:val="003756DE"/>
    <w:rsid w:val="0037632B"/>
    <w:rsid w:val="003776E6"/>
    <w:rsid w:val="00377F42"/>
    <w:rsid w:val="00380EB9"/>
    <w:rsid w:val="00381E0A"/>
    <w:rsid w:val="0038578F"/>
    <w:rsid w:val="0038707D"/>
    <w:rsid w:val="00390BC7"/>
    <w:rsid w:val="00395E67"/>
    <w:rsid w:val="00395F33"/>
    <w:rsid w:val="00396160"/>
    <w:rsid w:val="00396560"/>
    <w:rsid w:val="003973BA"/>
    <w:rsid w:val="0039769D"/>
    <w:rsid w:val="00397B32"/>
    <w:rsid w:val="003A0615"/>
    <w:rsid w:val="003A0A41"/>
    <w:rsid w:val="003A214A"/>
    <w:rsid w:val="003A480C"/>
    <w:rsid w:val="003A5619"/>
    <w:rsid w:val="003A5D7E"/>
    <w:rsid w:val="003A5EC6"/>
    <w:rsid w:val="003B1BB0"/>
    <w:rsid w:val="003B345C"/>
    <w:rsid w:val="003B4384"/>
    <w:rsid w:val="003B4A19"/>
    <w:rsid w:val="003B58E3"/>
    <w:rsid w:val="003C1D15"/>
    <w:rsid w:val="003C4673"/>
    <w:rsid w:val="003C57E9"/>
    <w:rsid w:val="003C6CB6"/>
    <w:rsid w:val="003C737C"/>
    <w:rsid w:val="003C7B8D"/>
    <w:rsid w:val="003D12C6"/>
    <w:rsid w:val="003D4395"/>
    <w:rsid w:val="003D4B0D"/>
    <w:rsid w:val="003D59B9"/>
    <w:rsid w:val="003D5FBB"/>
    <w:rsid w:val="003D5FEB"/>
    <w:rsid w:val="003E4E0D"/>
    <w:rsid w:val="003E4F2D"/>
    <w:rsid w:val="003E50A5"/>
    <w:rsid w:val="003E5D24"/>
    <w:rsid w:val="003E6103"/>
    <w:rsid w:val="003E6A67"/>
    <w:rsid w:val="003E7C56"/>
    <w:rsid w:val="003F0B8B"/>
    <w:rsid w:val="003F1AD7"/>
    <w:rsid w:val="003F1F59"/>
    <w:rsid w:val="003F3037"/>
    <w:rsid w:val="003F495A"/>
    <w:rsid w:val="003F57D9"/>
    <w:rsid w:val="003F73B4"/>
    <w:rsid w:val="004022F3"/>
    <w:rsid w:val="00403965"/>
    <w:rsid w:val="00405429"/>
    <w:rsid w:val="00407CD7"/>
    <w:rsid w:val="00407DF4"/>
    <w:rsid w:val="00410168"/>
    <w:rsid w:val="00410ACA"/>
    <w:rsid w:val="0041199F"/>
    <w:rsid w:val="00412557"/>
    <w:rsid w:val="00412DA1"/>
    <w:rsid w:val="00413A4D"/>
    <w:rsid w:val="00413FB1"/>
    <w:rsid w:val="00414593"/>
    <w:rsid w:val="00414705"/>
    <w:rsid w:val="00414EF9"/>
    <w:rsid w:val="004155D9"/>
    <w:rsid w:val="00415C43"/>
    <w:rsid w:val="0041622B"/>
    <w:rsid w:val="00420650"/>
    <w:rsid w:val="0042465E"/>
    <w:rsid w:val="00424EE7"/>
    <w:rsid w:val="00430CA3"/>
    <w:rsid w:val="00431135"/>
    <w:rsid w:val="00431A84"/>
    <w:rsid w:val="00433B3F"/>
    <w:rsid w:val="00437105"/>
    <w:rsid w:val="00437134"/>
    <w:rsid w:val="004372D7"/>
    <w:rsid w:val="00437CB6"/>
    <w:rsid w:val="00437CCD"/>
    <w:rsid w:val="004422A9"/>
    <w:rsid w:val="00442F82"/>
    <w:rsid w:val="00443F75"/>
    <w:rsid w:val="00444D58"/>
    <w:rsid w:val="00446492"/>
    <w:rsid w:val="00446CBC"/>
    <w:rsid w:val="00447B6B"/>
    <w:rsid w:val="00450082"/>
    <w:rsid w:val="0045449D"/>
    <w:rsid w:val="00455D81"/>
    <w:rsid w:val="004578A8"/>
    <w:rsid w:val="00461FE0"/>
    <w:rsid w:val="004651CA"/>
    <w:rsid w:val="004656CF"/>
    <w:rsid w:val="00466189"/>
    <w:rsid w:val="00466DFA"/>
    <w:rsid w:val="00473114"/>
    <w:rsid w:val="004739E4"/>
    <w:rsid w:val="00480D5F"/>
    <w:rsid w:val="00481FCD"/>
    <w:rsid w:val="00482643"/>
    <w:rsid w:val="0048517F"/>
    <w:rsid w:val="00485816"/>
    <w:rsid w:val="00485D1E"/>
    <w:rsid w:val="004876F4"/>
    <w:rsid w:val="00487DF8"/>
    <w:rsid w:val="0049029D"/>
    <w:rsid w:val="004920A7"/>
    <w:rsid w:val="00492340"/>
    <w:rsid w:val="00492996"/>
    <w:rsid w:val="00492B33"/>
    <w:rsid w:val="00492C5D"/>
    <w:rsid w:val="004949A3"/>
    <w:rsid w:val="00494D40"/>
    <w:rsid w:val="00495C6E"/>
    <w:rsid w:val="00497312"/>
    <w:rsid w:val="004A0793"/>
    <w:rsid w:val="004A1ED6"/>
    <w:rsid w:val="004A21A2"/>
    <w:rsid w:val="004A256D"/>
    <w:rsid w:val="004A27BE"/>
    <w:rsid w:val="004A4356"/>
    <w:rsid w:val="004A6D66"/>
    <w:rsid w:val="004B0D62"/>
    <w:rsid w:val="004B10DF"/>
    <w:rsid w:val="004B10FB"/>
    <w:rsid w:val="004B2C16"/>
    <w:rsid w:val="004B6056"/>
    <w:rsid w:val="004B6064"/>
    <w:rsid w:val="004B642D"/>
    <w:rsid w:val="004C088F"/>
    <w:rsid w:val="004C0E6A"/>
    <w:rsid w:val="004C1C38"/>
    <w:rsid w:val="004C515D"/>
    <w:rsid w:val="004C54D8"/>
    <w:rsid w:val="004C693E"/>
    <w:rsid w:val="004C7580"/>
    <w:rsid w:val="004C7698"/>
    <w:rsid w:val="004D791B"/>
    <w:rsid w:val="004D7E6D"/>
    <w:rsid w:val="004E0947"/>
    <w:rsid w:val="004E15CA"/>
    <w:rsid w:val="004E1816"/>
    <w:rsid w:val="004E3620"/>
    <w:rsid w:val="004E37AF"/>
    <w:rsid w:val="004E43E7"/>
    <w:rsid w:val="004E4F21"/>
    <w:rsid w:val="004E6D1D"/>
    <w:rsid w:val="004E7941"/>
    <w:rsid w:val="004F1AC6"/>
    <w:rsid w:val="004F2BE8"/>
    <w:rsid w:val="004F2ED2"/>
    <w:rsid w:val="004F3928"/>
    <w:rsid w:val="004F3A96"/>
    <w:rsid w:val="004F3AD4"/>
    <w:rsid w:val="004F4E6A"/>
    <w:rsid w:val="00500806"/>
    <w:rsid w:val="00501BB2"/>
    <w:rsid w:val="00502727"/>
    <w:rsid w:val="00505251"/>
    <w:rsid w:val="00506088"/>
    <w:rsid w:val="005076DE"/>
    <w:rsid w:val="005108CE"/>
    <w:rsid w:val="005125D2"/>
    <w:rsid w:val="005125E4"/>
    <w:rsid w:val="00512A33"/>
    <w:rsid w:val="0051407F"/>
    <w:rsid w:val="005143E9"/>
    <w:rsid w:val="00515F78"/>
    <w:rsid w:val="005166BE"/>
    <w:rsid w:val="0051694F"/>
    <w:rsid w:val="005218D0"/>
    <w:rsid w:val="00522A3A"/>
    <w:rsid w:val="00522F0E"/>
    <w:rsid w:val="00525162"/>
    <w:rsid w:val="0053020A"/>
    <w:rsid w:val="0053023F"/>
    <w:rsid w:val="00530565"/>
    <w:rsid w:val="00533211"/>
    <w:rsid w:val="00533C22"/>
    <w:rsid w:val="00534699"/>
    <w:rsid w:val="00535FF1"/>
    <w:rsid w:val="00536FEC"/>
    <w:rsid w:val="00540026"/>
    <w:rsid w:val="00541859"/>
    <w:rsid w:val="00541A5E"/>
    <w:rsid w:val="0054470F"/>
    <w:rsid w:val="00544F49"/>
    <w:rsid w:val="00545D2A"/>
    <w:rsid w:val="00546DD2"/>
    <w:rsid w:val="0055154C"/>
    <w:rsid w:val="00551EAE"/>
    <w:rsid w:val="00552469"/>
    <w:rsid w:val="00553DBC"/>
    <w:rsid w:val="0055501C"/>
    <w:rsid w:val="005572D8"/>
    <w:rsid w:val="00561C08"/>
    <w:rsid w:val="0056277E"/>
    <w:rsid w:val="0056341A"/>
    <w:rsid w:val="00563DC9"/>
    <w:rsid w:val="00565978"/>
    <w:rsid w:val="00566008"/>
    <w:rsid w:val="00566621"/>
    <w:rsid w:val="00566729"/>
    <w:rsid w:val="00566C3C"/>
    <w:rsid w:val="00566EE7"/>
    <w:rsid w:val="0056741D"/>
    <w:rsid w:val="005700BF"/>
    <w:rsid w:val="005714A8"/>
    <w:rsid w:val="00571924"/>
    <w:rsid w:val="005724CD"/>
    <w:rsid w:val="00572951"/>
    <w:rsid w:val="00572C84"/>
    <w:rsid w:val="005752C4"/>
    <w:rsid w:val="00575E0C"/>
    <w:rsid w:val="00576032"/>
    <w:rsid w:val="00577ABA"/>
    <w:rsid w:val="00577B6F"/>
    <w:rsid w:val="005819BF"/>
    <w:rsid w:val="00584799"/>
    <w:rsid w:val="00584E8D"/>
    <w:rsid w:val="00585FF6"/>
    <w:rsid w:val="005876E6"/>
    <w:rsid w:val="00591518"/>
    <w:rsid w:val="005975BD"/>
    <w:rsid w:val="005A110C"/>
    <w:rsid w:val="005A2833"/>
    <w:rsid w:val="005A2D46"/>
    <w:rsid w:val="005A44A8"/>
    <w:rsid w:val="005A47C7"/>
    <w:rsid w:val="005A5209"/>
    <w:rsid w:val="005B04E8"/>
    <w:rsid w:val="005B102C"/>
    <w:rsid w:val="005B11D6"/>
    <w:rsid w:val="005B21DF"/>
    <w:rsid w:val="005B2286"/>
    <w:rsid w:val="005B230B"/>
    <w:rsid w:val="005B34A5"/>
    <w:rsid w:val="005B36FE"/>
    <w:rsid w:val="005B4357"/>
    <w:rsid w:val="005B5647"/>
    <w:rsid w:val="005B58A9"/>
    <w:rsid w:val="005B6BC8"/>
    <w:rsid w:val="005B7040"/>
    <w:rsid w:val="005C19EA"/>
    <w:rsid w:val="005C1C19"/>
    <w:rsid w:val="005C2155"/>
    <w:rsid w:val="005C3B3C"/>
    <w:rsid w:val="005C47B6"/>
    <w:rsid w:val="005C5682"/>
    <w:rsid w:val="005C7D50"/>
    <w:rsid w:val="005D0323"/>
    <w:rsid w:val="005D08F7"/>
    <w:rsid w:val="005D4A6B"/>
    <w:rsid w:val="005D6028"/>
    <w:rsid w:val="005D6F6A"/>
    <w:rsid w:val="005D7A34"/>
    <w:rsid w:val="005E21C6"/>
    <w:rsid w:val="005E246B"/>
    <w:rsid w:val="005E2A31"/>
    <w:rsid w:val="005E4335"/>
    <w:rsid w:val="005E4E3D"/>
    <w:rsid w:val="005E5B20"/>
    <w:rsid w:val="005E64A2"/>
    <w:rsid w:val="005F09D8"/>
    <w:rsid w:val="005F28EF"/>
    <w:rsid w:val="005F2E54"/>
    <w:rsid w:val="005F3660"/>
    <w:rsid w:val="005F4523"/>
    <w:rsid w:val="005F6014"/>
    <w:rsid w:val="005F6270"/>
    <w:rsid w:val="005F73AF"/>
    <w:rsid w:val="00601849"/>
    <w:rsid w:val="006023C8"/>
    <w:rsid w:val="00606502"/>
    <w:rsid w:val="00606745"/>
    <w:rsid w:val="00610BFA"/>
    <w:rsid w:val="00611029"/>
    <w:rsid w:val="00612096"/>
    <w:rsid w:val="00613455"/>
    <w:rsid w:val="006156AE"/>
    <w:rsid w:val="00616722"/>
    <w:rsid w:val="00616D94"/>
    <w:rsid w:val="006173C7"/>
    <w:rsid w:val="006178D1"/>
    <w:rsid w:val="006178F5"/>
    <w:rsid w:val="00622E6E"/>
    <w:rsid w:val="00623029"/>
    <w:rsid w:val="00623C17"/>
    <w:rsid w:val="00624BC8"/>
    <w:rsid w:val="006250C9"/>
    <w:rsid w:val="006252A3"/>
    <w:rsid w:val="00626AE1"/>
    <w:rsid w:val="00626E5E"/>
    <w:rsid w:val="00627044"/>
    <w:rsid w:val="006310B2"/>
    <w:rsid w:val="00631338"/>
    <w:rsid w:val="006326BA"/>
    <w:rsid w:val="006328A5"/>
    <w:rsid w:val="00633B56"/>
    <w:rsid w:val="00634444"/>
    <w:rsid w:val="00636889"/>
    <w:rsid w:val="00636FBF"/>
    <w:rsid w:val="00641EC0"/>
    <w:rsid w:val="0064201C"/>
    <w:rsid w:val="0064237F"/>
    <w:rsid w:val="00642EF5"/>
    <w:rsid w:val="0064327C"/>
    <w:rsid w:val="006434D7"/>
    <w:rsid w:val="00643AFC"/>
    <w:rsid w:val="00643D00"/>
    <w:rsid w:val="006453CC"/>
    <w:rsid w:val="00645D48"/>
    <w:rsid w:val="006468FD"/>
    <w:rsid w:val="00646A0B"/>
    <w:rsid w:val="00647330"/>
    <w:rsid w:val="00647BCE"/>
    <w:rsid w:val="0065225B"/>
    <w:rsid w:val="006522F7"/>
    <w:rsid w:val="00653343"/>
    <w:rsid w:val="0065336E"/>
    <w:rsid w:val="00656D26"/>
    <w:rsid w:val="00657F81"/>
    <w:rsid w:val="006601CF"/>
    <w:rsid w:val="00663188"/>
    <w:rsid w:val="0066377B"/>
    <w:rsid w:val="00664E95"/>
    <w:rsid w:val="00665244"/>
    <w:rsid w:val="00665673"/>
    <w:rsid w:val="00670061"/>
    <w:rsid w:val="00670EE1"/>
    <w:rsid w:val="00671C39"/>
    <w:rsid w:val="00672E34"/>
    <w:rsid w:val="006735A0"/>
    <w:rsid w:val="006739DF"/>
    <w:rsid w:val="006741DA"/>
    <w:rsid w:val="00675D9A"/>
    <w:rsid w:val="006770F9"/>
    <w:rsid w:val="00682EA8"/>
    <w:rsid w:val="00684464"/>
    <w:rsid w:val="00685A41"/>
    <w:rsid w:val="006863DF"/>
    <w:rsid w:val="006868E6"/>
    <w:rsid w:val="00690620"/>
    <w:rsid w:val="0069072B"/>
    <w:rsid w:val="00691D25"/>
    <w:rsid w:val="00691D74"/>
    <w:rsid w:val="00693311"/>
    <w:rsid w:val="00693E10"/>
    <w:rsid w:val="0069483B"/>
    <w:rsid w:val="00694CBB"/>
    <w:rsid w:val="00694E4E"/>
    <w:rsid w:val="00695C11"/>
    <w:rsid w:val="006968AB"/>
    <w:rsid w:val="00697685"/>
    <w:rsid w:val="006A0793"/>
    <w:rsid w:val="006A0DE6"/>
    <w:rsid w:val="006A171B"/>
    <w:rsid w:val="006A3396"/>
    <w:rsid w:val="006A48B3"/>
    <w:rsid w:val="006A5612"/>
    <w:rsid w:val="006A5BD2"/>
    <w:rsid w:val="006A61E5"/>
    <w:rsid w:val="006A7BEA"/>
    <w:rsid w:val="006B1704"/>
    <w:rsid w:val="006B1860"/>
    <w:rsid w:val="006B1DB2"/>
    <w:rsid w:val="006B2810"/>
    <w:rsid w:val="006B2B24"/>
    <w:rsid w:val="006B3A24"/>
    <w:rsid w:val="006B4C57"/>
    <w:rsid w:val="006B4CB0"/>
    <w:rsid w:val="006B6C8F"/>
    <w:rsid w:val="006C1211"/>
    <w:rsid w:val="006C17D3"/>
    <w:rsid w:val="006C31F6"/>
    <w:rsid w:val="006C40F0"/>
    <w:rsid w:val="006C41D6"/>
    <w:rsid w:val="006C7202"/>
    <w:rsid w:val="006C78DB"/>
    <w:rsid w:val="006C7F3C"/>
    <w:rsid w:val="006D089A"/>
    <w:rsid w:val="006D2386"/>
    <w:rsid w:val="006D2A0C"/>
    <w:rsid w:val="006D3E1A"/>
    <w:rsid w:val="006D45B8"/>
    <w:rsid w:val="006D4A96"/>
    <w:rsid w:val="006D5094"/>
    <w:rsid w:val="006D50B4"/>
    <w:rsid w:val="006D696F"/>
    <w:rsid w:val="006D6A19"/>
    <w:rsid w:val="006D6CB1"/>
    <w:rsid w:val="006D7975"/>
    <w:rsid w:val="006E10B4"/>
    <w:rsid w:val="006E23A1"/>
    <w:rsid w:val="006E28C6"/>
    <w:rsid w:val="006E2B39"/>
    <w:rsid w:val="006E3AFB"/>
    <w:rsid w:val="006E4194"/>
    <w:rsid w:val="006E59B9"/>
    <w:rsid w:val="006E5EC0"/>
    <w:rsid w:val="006E693B"/>
    <w:rsid w:val="006E75FF"/>
    <w:rsid w:val="006E7C42"/>
    <w:rsid w:val="006E7DBB"/>
    <w:rsid w:val="006F2464"/>
    <w:rsid w:val="006F338D"/>
    <w:rsid w:val="006F442B"/>
    <w:rsid w:val="006F75E7"/>
    <w:rsid w:val="006F7EAB"/>
    <w:rsid w:val="00700CA1"/>
    <w:rsid w:val="007018A7"/>
    <w:rsid w:val="00701B75"/>
    <w:rsid w:val="00701BBC"/>
    <w:rsid w:val="00703154"/>
    <w:rsid w:val="00704C83"/>
    <w:rsid w:val="007058BB"/>
    <w:rsid w:val="0070599C"/>
    <w:rsid w:val="007059C6"/>
    <w:rsid w:val="00705D68"/>
    <w:rsid w:val="00707B08"/>
    <w:rsid w:val="0071065A"/>
    <w:rsid w:val="00710CD3"/>
    <w:rsid w:val="007123DE"/>
    <w:rsid w:val="00712648"/>
    <w:rsid w:val="00712A43"/>
    <w:rsid w:val="00713887"/>
    <w:rsid w:val="00714858"/>
    <w:rsid w:val="00715B45"/>
    <w:rsid w:val="00715DFD"/>
    <w:rsid w:val="00717DB3"/>
    <w:rsid w:val="0072076D"/>
    <w:rsid w:val="00720A84"/>
    <w:rsid w:val="00722220"/>
    <w:rsid w:val="00722C18"/>
    <w:rsid w:val="0072353D"/>
    <w:rsid w:val="007237DE"/>
    <w:rsid w:val="00723E2F"/>
    <w:rsid w:val="0072410D"/>
    <w:rsid w:val="00726ACA"/>
    <w:rsid w:val="00730621"/>
    <w:rsid w:val="00730916"/>
    <w:rsid w:val="007321F1"/>
    <w:rsid w:val="007331E7"/>
    <w:rsid w:val="00733EDB"/>
    <w:rsid w:val="00735433"/>
    <w:rsid w:val="00735844"/>
    <w:rsid w:val="00737052"/>
    <w:rsid w:val="00741BFD"/>
    <w:rsid w:val="00742161"/>
    <w:rsid w:val="00743908"/>
    <w:rsid w:val="00743FFB"/>
    <w:rsid w:val="00746682"/>
    <w:rsid w:val="0075056F"/>
    <w:rsid w:val="00750A9A"/>
    <w:rsid w:val="007521FD"/>
    <w:rsid w:val="00752743"/>
    <w:rsid w:val="007530F3"/>
    <w:rsid w:val="007545A5"/>
    <w:rsid w:val="007546E6"/>
    <w:rsid w:val="00756914"/>
    <w:rsid w:val="00761C02"/>
    <w:rsid w:val="00761F2B"/>
    <w:rsid w:val="00762B2A"/>
    <w:rsid w:val="00766C92"/>
    <w:rsid w:val="007726A6"/>
    <w:rsid w:val="00772B1C"/>
    <w:rsid w:val="00773F77"/>
    <w:rsid w:val="00775367"/>
    <w:rsid w:val="00775A32"/>
    <w:rsid w:val="00775FB6"/>
    <w:rsid w:val="007762EF"/>
    <w:rsid w:val="00777F25"/>
    <w:rsid w:val="0078039C"/>
    <w:rsid w:val="00783A8C"/>
    <w:rsid w:val="00784394"/>
    <w:rsid w:val="00784B6D"/>
    <w:rsid w:val="00786695"/>
    <w:rsid w:val="00786BF9"/>
    <w:rsid w:val="00787F53"/>
    <w:rsid w:val="00790C6C"/>
    <w:rsid w:val="007912C0"/>
    <w:rsid w:val="00791643"/>
    <w:rsid w:val="00791C46"/>
    <w:rsid w:val="0079215A"/>
    <w:rsid w:val="00792BF8"/>
    <w:rsid w:val="0079330B"/>
    <w:rsid w:val="007955EA"/>
    <w:rsid w:val="00796272"/>
    <w:rsid w:val="007A0965"/>
    <w:rsid w:val="007A0B49"/>
    <w:rsid w:val="007A193B"/>
    <w:rsid w:val="007A2CD4"/>
    <w:rsid w:val="007A3266"/>
    <w:rsid w:val="007A34B2"/>
    <w:rsid w:val="007A591D"/>
    <w:rsid w:val="007A666F"/>
    <w:rsid w:val="007A6CDC"/>
    <w:rsid w:val="007A7634"/>
    <w:rsid w:val="007A7FC2"/>
    <w:rsid w:val="007B1653"/>
    <w:rsid w:val="007B2F40"/>
    <w:rsid w:val="007B3214"/>
    <w:rsid w:val="007B32C2"/>
    <w:rsid w:val="007B3FD8"/>
    <w:rsid w:val="007B5FF6"/>
    <w:rsid w:val="007B6CFB"/>
    <w:rsid w:val="007B734B"/>
    <w:rsid w:val="007C16EE"/>
    <w:rsid w:val="007C1BCD"/>
    <w:rsid w:val="007C25C6"/>
    <w:rsid w:val="007C2AC9"/>
    <w:rsid w:val="007C5968"/>
    <w:rsid w:val="007C6B39"/>
    <w:rsid w:val="007C709F"/>
    <w:rsid w:val="007C74CA"/>
    <w:rsid w:val="007C7BA4"/>
    <w:rsid w:val="007D2860"/>
    <w:rsid w:val="007D3544"/>
    <w:rsid w:val="007D4C6B"/>
    <w:rsid w:val="007D519C"/>
    <w:rsid w:val="007D5ABE"/>
    <w:rsid w:val="007D71AB"/>
    <w:rsid w:val="007D7B99"/>
    <w:rsid w:val="007E1312"/>
    <w:rsid w:val="007E1CBF"/>
    <w:rsid w:val="007E2C79"/>
    <w:rsid w:val="007E411E"/>
    <w:rsid w:val="007E6F3E"/>
    <w:rsid w:val="007E73A8"/>
    <w:rsid w:val="007F0750"/>
    <w:rsid w:val="007F0A9F"/>
    <w:rsid w:val="007F0C50"/>
    <w:rsid w:val="007F0EB5"/>
    <w:rsid w:val="007F1285"/>
    <w:rsid w:val="007F2428"/>
    <w:rsid w:val="007F28BC"/>
    <w:rsid w:val="007F3A82"/>
    <w:rsid w:val="007F3D08"/>
    <w:rsid w:val="007F556A"/>
    <w:rsid w:val="007F65FA"/>
    <w:rsid w:val="007F6656"/>
    <w:rsid w:val="007F7B5F"/>
    <w:rsid w:val="00800281"/>
    <w:rsid w:val="00800DC6"/>
    <w:rsid w:val="008012E7"/>
    <w:rsid w:val="00801691"/>
    <w:rsid w:val="00801AAC"/>
    <w:rsid w:val="00801D35"/>
    <w:rsid w:val="008025F5"/>
    <w:rsid w:val="00802989"/>
    <w:rsid w:val="008029F4"/>
    <w:rsid w:val="0080352D"/>
    <w:rsid w:val="00803815"/>
    <w:rsid w:val="00803883"/>
    <w:rsid w:val="00803D9A"/>
    <w:rsid w:val="00803EF3"/>
    <w:rsid w:val="00805BBF"/>
    <w:rsid w:val="0080610A"/>
    <w:rsid w:val="0081032B"/>
    <w:rsid w:val="00810BC8"/>
    <w:rsid w:val="00812375"/>
    <w:rsid w:val="00815AF5"/>
    <w:rsid w:val="00816955"/>
    <w:rsid w:val="0082205F"/>
    <w:rsid w:val="008244D9"/>
    <w:rsid w:val="00824848"/>
    <w:rsid w:val="008275AD"/>
    <w:rsid w:val="0082784B"/>
    <w:rsid w:val="00830F77"/>
    <w:rsid w:val="00831089"/>
    <w:rsid w:val="00831263"/>
    <w:rsid w:val="0083162A"/>
    <w:rsid w:val="00832A4D"/>
    <w:rsid w:val="00835728"/>
    <w:rsid w:val="00835CF0"/>
    <w:rsid w:val="0083707E"/>
    <w:rsid w:val="008376D0"/>
    <w:rsid w:val="00840C66"/>
    <w:rsid w:val="00841579"/>
    <w:rsid w:val="008418E7"/>
    <w:rsid w:val="00844C63"/>
    <w:rsid w:val="008465B2"/>
    <w:rsid w:val="008472F7"/>
    <w:rsid w:val="00847338"/>
    <w:rsid w:val="00847DDE"/>
    <w:rsid w:val="0085084D"/>
    <w:rsid w:val="0085324C"/>
    <w:rsid w:val="008538B0"/>
    <w:rsid w:val="008567BD"/>
    <w:rsid w:val="0086007E"/>
    <w:rsid w:val="00860265"/>
    <w:rsid w:val="008602AA"/>
    <w:rsid w:val="00862AF9"/>
    <w:rsid w:val="00862B24"/>
    <w:rsid w:val="00862C4D"/>
    <w:rsid w:val="0086408D"/>
    <w:rsid w:val="00864212"/>
    <w:rsid w:val="00864546"/>
    <w:rsid w:val="00865C4C"/>
    <w:rsid w:val="00867D65"/>
    <w:rsid w:val="0087199C"/>
    <w:rsid w:val="008721CC"/>
    <w:rsid w:val="008732B7"/>
    <w:rsid w:val="00873381"/>
    <w:rsid w:val="00873877"/>
    <w:rsid w:val="00874ECE"/>
    <w:rsid w:val="00874F22"/>
    <w:rsid w:val="008757D7"/>
    <w:rsid w:val="008758C0"/>
    <w:rsid w:val="00875D41"/>
    <w:rsid w:val="00876111"/>
    <w:rsid w:val="00877D85"/>
    <w:rsid w:val="00881B2D"/>
    <w:rsid w:val="00881E54"/>
    <w:rsid w:val="00882E58"/>
    <w:rsid w:val="0088336C"/>
    <w:rsid w:val="0088386D"/>
    <w:rsid w:val="0088481F"/>
    <w:rsid w:val="00885563"/>
    <w:rsid w:val="00885977"/>
    <w:rsid w:val="00885CFE"/>
    <w:rsid w:val="00886C22"/>
    <w:rsid w:val="008870A9"/>
    <w:rsid w:val="00890B0F"/>
    <w:rsid w:val="00891D4A"/>
    <w:rsid w:val="00895330"/>
    <w:rsid w:val="00895962"/>
    <w:rsid w:val="00895FD8"/>
    <w:rsid w:val="008966D2"/>
    <w:rsid w:val="0089682A"/>
    <w:rsid w:val="00897AB2"/>
    <w:rsid w:val="008A19E2"/>
    <w:rsid w:val="008A1BE9"/>
    <w:rsid w:val="008A3716"/>
    <w:rsid w:val="008A4299"/>
    <w:rsid w:val="008A46EC"/>
    <w:rsid w:val="008B0A16"/>
    <w:rsid w:val="008B139B"/>
    <w:rsid w:val="008B1469"/>
    <w:rsid w:val="008B14FB"/>
    <w:rsid w:val="008B2E08"/>
    <w:rsid w:val="008B3BD4"/>
    <w:rsid w:val="008B43B5"/>
    <w:rsid w:val="008B5FC4"/>
    <w:rsid w:val="008B6207"/>
    <w:rsid w:val="008B709D"/>
    <w:rsid w:val="008B70FA"/>
    <w:rsid w:val="008B7500"/>
    <w:rsid w:val="008B77BD"/>
    <w:rsid w:val="008C11A4"/>
    <w:rsid w:val="008C19E4"/>
    <w:rsid w:val="008C2054"/>
    <w:rsid w:val="008C3A1B"/>
    <w:rsid w:val="008C5B95"/>
    <w:rsid w:val="008C607D"/>
    <w:rsid w:val="008D027B"/>
    <w:rsid w:val="008D1CDF"/>
    <w:rsid w:val="008D347C"/>
    <w:rsid w:val="008D36A4"/>
    <w:rsid w:val="008D4ACF"/>
    <w:rsid w:val="008D5265"/>
    <w:rsid w:val="008D5405"/>
    <w:rsid w:val="008D5FA4"/>
    <w:rsid w:val="008D5FB6"/>
    <w:rsid w:val="008D65E4"/>
    <w:rsid w:val="008D7726"/>
    <w:rsid w:val="008D78EF"/>
    <w:rsid w:val="008D7F54"/>
    <w:rsid w:val="008E0DF5"/>
    <w:rsid w:val="008E23D6"/>
    <w:rsid w:val="008E421E"/>
    <w:rsid w:val="008E7E8C"/>
    <w:rsid w:val="008F42BD"/>
    <w:rsid w:val="008F43EE"/>
    <w:rsid w:val="008F4A00"/>
    <w:rsid w:val="008F5520"/>
    <w:rsid w:val="008F7423"/>
    <w:rsid w:val="00900C60"/>
    <w:rsid w:val="00900F8F"/>
    <w:rsid w:val="00901E38"/>
    <w:rsid w:val="00904EB6"/>
    <w:rsid w:val="00910F90"/>
    <w:rsid w:val="009122C0"/>
    <w:rsid w:val="00912303"/>
    <w:rsid w:val="0091258C"/>
    <w:rsid w:val="009129BA"/>
    <w:rsid w:val="00913BDD"/>
    <w:rsid w:val="0091593A"/>
    <w:rsid w:val="00915D26"/>
    <w:rsid w:val="009161B2"/>
    <w:rsid w:val="00920E0D"/>
    <w:rsid w:val="009226D3"/>
    <w:rsid w:val="00923E54"/>
    <w:rsid w:val="0092527F"/>
    <w:rsid w:val="0092617C"/>
    <w:rsid w:val="00927442"/>
    <w:rsid w:val="00932029"/>
    <w:rsid w:val="00942069"/>
    <w:rsid w:val="0094331E"/>
    <w:rsid w:val="0094353B"/>
    <w:rsid w:val="009440E9"/>
    <w:rsid w:val="00944D05"/>
    <w:rsid w:val="00950159"/>
    <w:rsid w:val="009504A0"/>
    <w:rsid w:val="00950C07"/>
    <w:rsid w:val="00951DB2"/>
    <w:rsid w:val="00954067"/>
    <w:rsid w:val="0095417C"/>
    <w:rsid w:val="00954DDB"/>
    <w:rsid w:val="009553A5"/>
    <w:rsid w:val="0095745A"/>
    <w:rsid w:val="00957984"/>
    <w:rsid w:val="00957C4D"/>
    <w:rsid w:val="00960074"/>
    <w:rsid w:val="009612D4"/>
    <w:rsid w:val="00962563"/>
    <w:rsid w:val="00963372"/>
    <w:rsid w:val="009653F5"/>
    <w:rsid w:val="0096792F"/>
    <w:rsid w:val="009679F7"/>
    <w:rsid w:val="00971DF2"/>
    <w:rsid w:val="00972B0B"/>
    <w:rsid w:val="00972D53"/>
    <w:rsid w:val="00972EBD"/>
    <w:rsid w:val="009741AD"/>
    <w:rsid w:val="00974BED"/>
    <w:rsid w:val="009769FD"/>
    <w:rsid w:val="00977D1F"/>
    <w:rsid w:val="009809C9"/>
    <w:rsid w:val="00982EDB"/>
    <w:rsid w:val="009848AF"/>
    <w:rsid w:val="009869CE"/>
    <w:rsid w:val="00990813"/>
    <w:rsid w:val="009913B9"/>
    <w:rsid w:val="00991808"/>
    <w:rsid w:val="00991B4F"/>
    <w:rsid w:val="009954B3"/>
    <w:rsid w:val="009954C8"/>
    <w:rsid w:val="00997574"/>
    <w:rsid w:val="009A1041"/>
    <w:rsid w:val="009A2D66"/>
    <w:rsid w:val="009A3274"/>
    <w:rsid w:val="009A3336"/>
    <w:rsid w:val="009A574B"/>
    <w:rsid w:val="009A5B92"/>
    <w:rsid w:val="009A5C9D"/>
    <w:rsid w:val="009A736D"/>
    <w:rsid w:val="009A740A"/>
    <w:rsid w:val="009B0722"/>
    <w:rsid w:val="009B1363"/>
    <w:rsid w:val="009B25B1"/>
    <w:rsid w:val="009B291D"/>
    <w:rsid w:val="009B2EC6"/>
    <w:rsid w:val="009B2F4E"/>
    <w:rsid w:val="009B3E57"/>
    <w:rsid w:val="009B4AE3"/>
    <w:rsid w:val="009B4E9D"/>
    <w:rsid w:val="009B6B25"/>
    <w:rsid w:val="009B7534"/>
    <w:rsid w:val="009C154A"/>
    <w:rsid w:val="009C3757"/>
    <w:rsid w:val="009C3C64"/>
    <w:rsid w:val="009C4420"/>
    <w:rsid w:val="009C45C2"/>
    <w:rsid w:val="009C4F1C"/>
    <w:rsid w:val="009C5244"/>
    <w:rsid w:val="009C5EC0"/>
    <w:rsid w:val="009D1798"/>
    <w:rsid w:val="009D3BE4"/>
    <w:rsid w:val="009D4AC6"/>
    <w:rsid w:val="009D5F55"/>
    <w:rsid w:val="009D61EE"/>
    <w:rsid w:val="009D67C1"/>
    <w:rsid w:val="009D7045"/>
    <w:rsid w:val="009D70D5"/>
    <w:rsid w:val="009D79A5"/>
    <w:rsid w:val="009E00BD"/>
    <w:rsid w:val="009E1CE3"/>
    <w:rsid w:val="009E3237"/>
    <w:rsid w:val="009E369E"/>
    <w:rsid w:val="009E3D5A"/>
    <w:rsid w:val="009E4D57"/>
    <w:rsid w:val="009E6CB3"/>
    <w:rsid w:val="009E6DCD"/>
    <w:rsid w:val="009E6E49"/>
    <w:rsid w:val="009F0E7B"/>
    <w:rsid w:val="009F185F"/>
    <w:rsid w:val="009F209F"/>
    <w:rsid w:val="009F2D37"/>
    <w:rsid w:val="009F39A7"/>
    <w:rsid w:val="009F3A27"/>
    <w:rsid w:val="009F4E6E"/>
    <w:rsid w:val="009F5ADF"/>
    <w:rsid w:val="009F5EC2"/>
    <w:rsid w:val="009F5F0D"/>
    <w:rsid w:val="009F75C8"/>
    <w:rsid w:val="00A00855"/>
    <w:rsid w:val="00A008C1"/>
    <w:rsid w:val="00A00ED2"/>
    <w:rsid w:val="00A03211"/>
    <w:rsid w:val="00A07322"/>
    <w:rsid w:val="00A0792B"/>
    <w:rsid w:val="00A07A7E"/>
    <w:rsid w:val="00A07E21"/>
    <w:rsid w:val="00A13AB0"/>
    <w:rsid w:val="00A14CDE"/>
    <w:rsid w:val="00A16496"/>
    <w:rsid w:val="00A17575"/>
    <w:rsid w:val="00A23749"/>
    <w:rsid w:val="00A23D9E"/>
    <w:rsid w:val="00A24323"/>
    <w:rsid w:val="00A247BA"/>
    <w:rsid w:val="00A24C5B"/>
    <w:rsid w:val="00A24C9E"/>
    <w:rsid w:val="00A24FB9"/>
    <w:rsid w:val="00A256F4"/>
    <w:rsid w:val="00A26117"/>
    <w:rsid w:val="00A26440"/>
    <w:rsid w:val="00A26CE3"/>
    <w:rsid w:val="00A26F2A"/>
    <w:rsid w:val="00A27C47"/>
    <w:rsid w:val="00A30D25"/>
    <w:rsid w:val="00A3128E"/>
    <w:rsid w:val="00A324F8"/>
    <w:rsid w:val="00A32559"/>
    <w:rsid w:val="00A326B1"/>
    <w:rsid w:val="00A34592"/>
    <w:rsid w:val="00A358C0"/>
    <w:rsid w:val="00A3605C"/>
    <w:rsid w:val="00A36E82"/>
    <w:rsid w:val="00A37594"/>
    <w:rsid w:val="00A43244"/>
    <w:rsid w:val="00A442C2"/>
    <w:rsid w:val="00A50057"/>
    <w:rsid w:val="00A50221"/>
    <w:rsid w:val="00A51780"/>
    <w:rsid w:val="00A53DE5"/>
    <w:rsid w:val="00A54047"/>
    <w:rsid w:val="00A55CE9"/>
    <w:rsid w:val="00A56321"/>
    <w:rsid w:val="00A563ED"/>
    <w:rsid w:val="00A60166"/>
    <w:rsid w:val="00A6037B"/>
    <w:rsid w:val="00A61BFF"/>
    <w:rsid w:val="00A61ED3"/>
    <w:rsid w:val="00A620B3"/>
    <w:rsid w:val="00A6383A"/>
    <w:rsid w:val="00A639D3"/>
    <w:rsid w:val="00A654D8"/>
    <w:rsid w:val="00A662A8"/>
    <w:rsid w:val="00A6738E"/>
    <w:rsid w:val="00A67536"/>
    <w:rsid w:val="00A67E68"/>
    <w:rsid w:val="00A70527"/>
    <w:rsid w:val="00A7113D"/>
    <w:rsid w:val="00A723ED"/>
    <w:rsid w:val="00A73B3C"/>
    <w:rsid w:val="00A73DEC"/>
    <w:rsid w:val="00A76346"/>
    <w:rsid w:val="00A76DA0"/>
    <w:rsid w:val="00A77C37"/>
    <w:rsid w:val="00A81121"/>
    <w:rsid w:val="00A85B35"/>
    <w:rsid w:val="00A863FF"/>
    <w:rsid w:val="00A87210"/>
    <w:rsid w:val="00A90B72"/>
    <w:rsid w:val="00A92915"/>
    <w:rsid w:val="00A92E0A"/>
    <w:rsid w:val="00A93D39"/>
    <w:rsid w:val="00A94CEB"/>
    <w:rsid w:val="00A95913"/>
    <w:rsid w:val="00A960D1"/>
    <w:rsid w:val="00A976C2"/>
    <w:rsid w:val="00A97EBC"/>
    <w:rsid w:val="00AA0725"/>
    <w:rsid w:val="00AA28C3"/>
    <w:rsid w:val="00AA2F75"/>
    <w:rsid w:val="00AA3127"/>
    <w:rsid w:val="00AA5452"/>
    <w:rsid w:val="00AA60CB"/>
    <w:rsid w:val="00AA77E1"/>
    <w:rsid w:val="00AA7A96"/>
    <w:rsid w:val="00AB11B9"/>
    <w:rsid w:val="00AB3192"/>
    <w:rsid w:val="00AB3D70"/>
    <w:rsid w:val="00AB3F13"/>
    <w:rsid w:val="00AB5403"/>
    <w:rsid w:val="00AB6594"/>
    <w:rsid w:val="00AB6AF1"/>
    <w:rsid w:val="00AB6F02"/>
    <w:rsid w:val="00AB7369"/>
    <w:rsid w:val="00AC0CCE"/>
    <w:rsid w:val="00AC152E"/>
    <w:rsid w:val="00AC2CE2"/>
    <w:rsid w:val="00AC49B8"/>
    <w:rsid w:val="00AC4BDC"/>
    <w:rsid w:val="00AC509A"/>
    <w:rsid w:val="00AC5509"/>
    <w:rsid w:val="00AC5AA5"/>
    <w:rsid w:val="00AC5B84"/>
    <w:rsid w:val="00AC5CEF"/>
    <w:rsid w:val="00AC6DB7"/>
    <w:rsid w:val="00AD041B"/>
    <w:rsid w:val="00AD0E7A"/>
    <w:rsid w:val="00AD1A93"/>
    <w:rsid w:val="00AD3F09"/>
    <w:rsid w:val="00AD7FAE"/>
    <w:rsid w:val="00AE0B11"/>
    <w:rsid w:val="00AE0DA4"/>
    <w:rsid w:val="00AE0E95"/>
    <w:rsid w:val="00AE12D3"/>
    <w:rsid w:val="00AE24BE"/>
    <w:rsid w:val="00AE388F"/>
    <w:rsid w:val="00AE4A3E"/>
    <w:rsid w:val="00AE4FF1"/>
    <w:rsid w:val="00AE6E05"/>
    <w:rsid w:val="00AE7280"/>
    <w:rsid w:val="00AE7C66"/>
    <w:rsid w:val="00AF020B"/>
    <w:rsid w:val="00AF1A44"/>
    <w:rsid w:val="00AF325F"/>
    <w:rsid w:val="00AF5366"/>
    <w:rsid w:val="00AF5629"/>
    <w:rsid w:val="00AF6E7A"/>
    <w:rsid w:val="00AF757C"/>
    <w:rsid w:val="00B03140"/>
    <w:rsid w:val="00B0471A"/>
    <w:rsid w:val="00B05D76"/>
    <w:rsid w:val="00B0624B"/>
    <w:rsid w:val="00B07364"/>
    <w:rsid w:val="00B07DB6"/>
    <w:rsid w:val="00B108EF"/>
    <w:rsid w:val="00B11089"/>
    <w:rsid w:val="00B114C4"/>
    <w:rsid w:val="00B1257E"/>
    <w:rsid w:val="00B1576B"/>
    <w:rsid w:val="00B16FA3"/>
    <w:rsid w:val="00B17067"/>
    <w:rsid w:val="00B208BE"/>
    <w:rsid w:val="00B21B6F"/>
    <w:rsid w:val="00B22CCC"/>
    <w:rsid w:val="00B255C7"/>
    <w:rsid w:val="00B25C8E"/>
    <w:rsid w:val="00B34235"/>
    <w:rsid w:val="00B34EFF"/>
    <w:rsid w:val="00B379B3"/>
    <w:rsid w:val="00B407F8"/>
    <w:rsid w:val="00B40B31"/>
    <w:rsid w:val="00B41008"/>
    <w:rsid w:val="00B43128"/>
    <w:rsid w:val="00B43B93"/>
    <w:rsid w:val="00B46687"/>
    <w:rsid w:val="00B473CF"/>
    <w:rsid w:val="00B5021E"/>
    <w:rsid w:val="00B50378"/>
    <w:rsid w:val="00B52877"/>
    <w:rsid w:val="00B52B67"/>
    <w:rsid w:val="00B539F9"/>
    <w:rsid w:val="00B56C9C"/>
    <w:rsid w:val="00B606F6"/>
    <w:rsid w:val="00B61635"/>
    <w:rsid w:val="00B6200B"/>
    <w:rsid w:val="00B637C8"/>
    <w:rsid w:val="00B6498F"/>
    <w:rsid w:val="00B66B13"/>
    <w:rsid w:val="00B67A7F"/>
    <w:rsid w:val="00B71927"/>
    <w:rsid w:val="00B71DDA"/>
    <w:rsid w:val="00B72ABB"/>
    <w:rsid w:val="00B75E18"/>
    <w:rsid w:val="00B7652C"/>
    <w:rsid w:val="00B81B71"/>
    <w:rsid w:val="00B81EF0"/>
    <w:rsid w:val="00B8272C"/>
    <w:rsid w:val="00B84635"/>
    <w:rsid w:val="00B847A9"/>
    <w:rsid w:val="00B84F57"/>
    <w:rsid w:val="00B85336"/>
    <w:rsid w:val="00B86559"/>
    <w:rsid w:val="00B86F7B"/>
    <w:rsid w:val="00B916D9"/>
    <w:rsid w:val="00B92ABA"/>
    <w:rsid w:val="00B93668"/>
    <w:rsid w:val="00B944EE"/>
    <w:rsid w:val="00B951A1"/>
    <w:rsid w:val="00BA0A11"/>
    <w:rsid w:val="00BA171F"/>
    <w:rsid w:val="00BA1E52"/>
    <w:rsid w:val="00BA2A1F"/>
    <w:rsid w:val="00BA2E57"/>
    <w:rsid w:val="00BA423F"/>
    <w:rsid w:val="00BA6EB6"/>
    <w:rsid w:val="00BB04F8"/>
    <w:rsid w:val="00BB2423"/>
    <w:rsid w:val="00BB25CD"/>
    <w:rsid w:val="00BB2FF2"/>
    <w:rsid w:val="00BB2FF5"/>
    <w:rsid w:val="00BB3F6E"/>
    <w:rsid w:val="00BB4CBC"/>
    <w:rsid w:val="00BB521C"/>
    <w:rsid w:val="00BB64BA"/>
    <w:rsid w:val="00BB6636"/>
    <w:rsid w:val="00BB6992"/>
    <w:rsid w:val="00BC0703"/>
    <w:rsid w:val="00BC0749"/>
    <w:rsid w:val="00BC0893"/>
    <w:rsid w:val="00BC0EF3"/>
    <w:rsid w:val="00BC19F8"/>
    <w:rsid w:val="00BC28F5"/>
    <w:rsid w:val="00BC2A4A"/>
    <w:rsid w:val="00BC2ED1"/>
    <w:rsid w:val="00BC3084"/>
    <w:rsid w:val="00BC38D1"/>
    <w:rsid w:val="00BC5677"/>
    <w:rsid w:val="00BC654B"/>
    <w:rsid w:val="00BC7AAD"/>
    <w:rsid w:val="00BD04AC"/>
    <w:rsid w:val="00BD04C6"/>
    <w:rsid w:val="00BD0DD2"/>
    <w:rsid w:val="00BD1308"/>
    <w:rsid w:val="00BD232F"/>
    <w:rsid w:val="00BD35F7"/>
    <w:rsid w:val="00BD3760"/>
    <w:rsid w:val="00BD3BC9"/>
    <w:rsid w:val="00BD4171"/>
    <w:rsid w:val="00BD4B90"/>
    <w:rsid w:val="00BD53D9"/>
    <w:rsid w:val="00BD613B"/>
    <w:rsid w:val="00BD7780"/>
    <w:rsid w:val="00BE07CF"/>
    <w:rsid w:val="00BE4445"/>
    <w:rsid w:val="00BE61E8"/>
    <w:rsid w:val="00BE63FB"/>
    <w:rsid w:val="00BE6EDE"/>
    <w:rsid w:val="00BF0141"/>
    <w:rsid w:val="00BF5A56"/>
    <w:rsid w:val="00BF74D6"/>
    <w:rsid w:val="00C009E8"/>
    <w:rsid w:val="00C02055"/>
    <w:rsid w:val="00C02652"/>
    <w:rsid w:val="00C04106"/>
    <w:rsid w:val="00C06B9E"/>
    <w:rsid w:val="00C0745C"/>
    <w:rsid w:val="00C1064B"/>
    <w:rsid w:val="00C10F27"/>
    <w:rsid w:val="00C11FF7"/>
    <w:rsid w:val="00C13D85"/>
    <w:rsid w:val="00C15F37"/>
    <w:rsid w:val="00C16FA9"/>
    <w:rsid w:val="00C17EAA"/>
    <w:rsid w:val="00C2056C"/>
    <w:rsid w:val="00C21FD1"/>
    <w:rsid w:val="00C232EB"/>
    <w:rsid w:val="00C24796"/>
    <w:rsid w:val="00C26E3C"/>
    <w:rsid w:val="00C27D64"/>
    <w:rsid w:val="00C304FF"/>
    <w:rsid w:val="00C3056C"/>
    <w:rsid w:val="00C30BE7"/>
    <w:rsid w:val="00C320A4"/>
    <w:rsid w:val="00C329E1"/>
    <w:rsid w:val="00C336B9"/>
    <w:rsid w:val="00C349B4"/>
    <w:rsid w:val="00C36145"/>
    <w:rsid w:val="00C40478"/>
    <w:rsid w:val="00C40793"/>
    <w:rsid w:val="00C40A42"/>
    <w:rsid w:val="00C421DF"/>
    <w:rsid w:val="00C43BF7"/>
    <w:rsid w:val="00C454FE"/>
    <w:rsid w:val="00C46AF7"/>
    <w:rsid w:val="00C50E03"/>
    <w:rsid w:val="00C5490A"/>
    <w:rsid w:val="00C56C4B"/>
    <w:rsid w:val="00C577C3"/>
    <w:rsid w:val="00C57EDD"/>
    <w:rsid w:val="00C606E8"/>
    <w:rsid w:val="00C61631"/>
    <w:rsid w:val="00C626FC"/>
    <w:rsid w:val="00C642C9"/>
    <w:rsid w:val="00C64E4C"/>
    <w:rsid w:val="00C65345"/>
    <w:rsid w:val="00C679E3"/>
    <w:rsid w:val="00C67A02"/>
    <w:rsid w:val="00C71CD8"/>
    <w:rsid w:val="00C72012"/>
    <w:rsid w:val="00C7226C"/>
    <w:rsid w:val="00C72E6A"/>
    <w:rsid w:val="00C76917"/>
    <w:rsid w:val="00C76DF5"/>
    <w:rsid w:val="00C81337"/>
    <w:rsid w:val="00C81A5B"/>
    <w:rsid w:val="00C878E1"/>
    <w:rsid w:val="00C87B76"/>
    <w:rsid w:val="00C9030D"/>
    <w:rsid w:val="00C91782"/>
    <w:rsid w:val="00C93072"/>
    <w:rsid w:val="00C94C81"/>
    <w:rsid w:val="00C9594B"/>
    <w:rsid w:val="00C95F9F"/>
    <w:rsid w:val="00C9607A"/>
    <w:rsid w:val="00C97D92"/>
    <w:rsid w:val="00CA0E4B"/>
    <w:rsid w:val="00CA1710"/>
    <w:rsid w:val="00CA17E8"/>
    <w:rsid w:val="00CA2A1C"/>
    <w:rsid w:val="00CA2DEE"/>
    <w:rsid w:val="00CA4738"/>
    <w:rsid w:val="00CA5A8B"/>
    <w:rsid w:val="00CA61C5"/>
    <w:rsid w:val="00CA6B53"/>
    <w:rsid w:val="00CA7312"/>
    <w:rsid w:val="00CB1015"/>
    <w:rsid w:val="00CB10E9"/>
    <w:rsid w:val="00CB1501"/>
    <w:rsid w:val="00CB26D2"/>
    <w:rsid w:val="00CB362F"/>
    <w:rsid w:val="00CB4A86"/>
    <w:rsid w:val="00CB52D2"/>
    <w:rsid w:val="00CB61FF"/>
    <w:rsid w:val="00CB64EF"/>
    <w:rsid w:val="00CB7B22"/>
    <w:rsid w:val="00CB7CCD"/>
    <w:rsid w:val="00CC00DB"/>
    <w:rsid w:val="00CC05BC"/>
    <w:rsid w:val="00CC1073"/>
    <w:rsid w:val="00CC12BC"/>
    <w:rsid w:val="00CC190C"/>
    <w:rsid w:val="00CC37E5"/>
    <w:rsid w:val="00CC395A"/>
    <w:rsid w:val="00CC58F5"/>
    <w:rsid w:val="00CC63D7"/>
    <w:rsid w:val="00CC6874"/>
    <w:rsid w:val="00CC765D"/>
    <w:rsid w:val="00CD2539"/>
    <w:rsid w:val="00CD304E"/>
    <w:rsid w:val="00CD6717"/>
    <w:rsid w:val="00CE12F5"/>
    <w:rsid w:val="00CE1E62"/>
    <w:rsid w:val="00CE1F58"/>
    <w:rsid w:val="00CE355D"/>
    <w:rsid w:val="00CE3B43"/>
    <w:rsid w:val="00CE43BD"/>
    <w:rsid w:val="00CE52A0"/>
    <w:rsid w:val="00CE5AFB"/>
    <w:rsid w:val="00CE6D90"/>
    <w:rsid w:val="00CF0D63"/>
    <w:rsid w:val="00CF1D84"/>
    <w:rsid w:val="00CF2507"/>
    <w:rsid w:val="00CF3432"/>
    <w:rsid w:val="00CF3E11"/>
    <w:rsid w:val="00CF4246"/>
    <w:rsid w:val="00CF4259"/>
    <w:rsid w:val="00CF5DC0"/>
    <w:rsid w:val="00CF6CE2"/>
    <w:rsid w:val="00D00E33"/>
    <w:rsid w:val="00D02809"/>
    <w:rsid w:val="00D02A29"/>
    <w:rsid w:val="00D03536"/>
    <w:rsid w:val="00D03FBB"/>
    <w:rsid w:val="00D054EE"/>
    <w:rsid w:val="00D05DB1"/>
    <w:rsid w:val="00D0656D"/>
    <w:rsid w:val="00D0662B"/>
    <w:rsid w:val="00D06938"/>
    <w:rsid w:val="00D076F7"/>
    <w:rsid w:val="00D07A90"/>
    <w:rsid w:val="00D11384"/>
    <w:rsid w:val="00D11830"/>
    <w:rsid w:val="00D11AE2"/>
    <w:rsid w:val="00D12AA4"/>
    <w:rsid w:val="00D13FAB"/>
    <w:rsid w:val="00D15FAB"/>
    <w:rsid w:val="00D170B8"/>
    <w:rsid w:val="00D22A56"/>
    <w:rsid w:val="00D22F66"/>
    <w:rsid w:val="00D2363E"/>
    <w:rsid w:val="00D253F5"/>
    <w:rsid w:val="00D26E14"/>
    <w:rsid w:val="00D310F7"/>
    <w:rsid w:val="00D3147B"/>
    <w:rsid w:val="00D33A1C"/>
    <w:rsid w:val="00D365E1"/>
    <w:rsid w:val="00D37787"/>
    <w:rsid w:val="00D37B1E"/>
    <w:rsid w:val="00D40B04"/>
    <w:rsid w:val="00D4275E"/>
    <w:rsid w:val="00D42895"/>
    <w:rsid w:val="00D441F2"/>
    <w:rsid w:val="00D44712"/>
    <w:rsid w:val="00D44C82"/>
    <w:rsid w:val="00D455B5"/>
    <w:rsid w:val="00D466E0"/>
    <w:rsid w:val="00D46B1E"/>
    <w:rsid w:val="00D47A18"/>
    <w:rsid w:val="00D47CED"/>
    <w:rsid w:val="00D50CD2"/>
    <w:rsid w:val="00D51AE7"/>
    <w:rsid w:val="00D5288B"/>
    <w:rsid w:val="00D53456"/>
    <w:rsid w:val="00D534D2"/>
    <w:rsid w:val="00D53862"/>
    <w:rsid w:val="00D53A25"/>
    <w:rsid w:val="00D54011"/>
    <w:rsid w:val="00D54DA2"/>
    <w:rsid w:val="00D560A0"/>
    <w:rsid w:val="00D56F97"/>
    <w:rsid w:val="00D57890"/>
    <w:rsid w:val="00D57DEE"/>
    <w:rsid w:val="00D60170"/>
    <w:rsid w:val="00D63B71"/>
    <w:rsid w:val="00D65B13"/>
    <w:rsid w:val="00D65BFE"/>
    <w:rsid w:val="00D661A3"/>
    <w:rsid w:val="00D67444"/>
    <w:rsid w:val="00D7296A"/>
    <w:rsid w:val="00D731D0"/>
    <w:rsid w:val="00D7395B"/>
    <w:rsid w:val="00D748A9"/>
    <w:rsid w:val="00D74D16"/>
    <w:rsid w:val="00D76AC2"/>
    <w:rsid w:val="00D76F66"/>
    <w:rsid w:val="00D771D0"/>
    <w:rsid w:val="00D828B5"/>
    <w:rsid w:val="00D830A5"/>
    <w:rsid w:val="00D83210"/>
    <w:rsid w:val="00D8337E"/>
    <w:rsid w:val="00D840EB"/>
    <w:rsid w:val="00D86301"/>
    <w:rsid w:val="00D867A0"/>
    <w:rsid w:val="00D87956"/>
    <w:rsid w:val="00D905DF"/>
    <w:rsid w:val="00D9095E"/>
    <w:rsid w:val="00D95705"/>
    <w:rsid w:val="00D957E8"/>
    <w:rsid w:val="00D96498"/>
    <w:rsid w:val="00D97BB0"/>
    <w:rsid w:val="00D97D94"/>
    <w:rsid w:val="00DA04F9"/>
    <w:rsid w:val="00DA4819"/>
    <w:rsid w:val="00DA6F56"/>
    <w:rsid w:val="00DA7C57"/>
    <w:rsid w:val="00DB0315"/>
    <w:rsid w:val="00DB130E"/>
    <w:rsid w:val="00DB2FA4"/>
    <w:rsid w:val="00DB3793"/>
    <w:rsid w:val="00DB3E52"/>
    <w:rsid w:val="00DB5C97"/>
    <w:rsid w:val="00DB6DE0"/>
    <w:rsid w:val="00DC27AC"/>
    <w:rsid w:val="00DC2F1F"/>
    <w:rsid w:val="00DC30E0"/>
    <w:rsid w:val="00DC3C11"/>
    <w:rsid w:val="00DC4DA6"/>
    <w:rsid w:val="00DC6895"/>
    <w:rsid w:val="00DC6A42"/>
    <w:rsid w:val="00DC6BC5"/>
    <w:rsid w:val="00DD22AE"/>
    <w:rsid w:val="00DD3662"/>
    <w:rsid w:val="00DD4103"/>
    <w:rsid w:val="00DD540A"/>
    <w:rsid w:val="00DE234A"/>
    <w:rsid w:val="00DE2474"/>
    <w:rsid w:val="00DE3117"/>
    <w:rsid w:val="00DE37DE"/>
    <w:rsid w:val="00DE5AAD"/>
    <w:rsid w:val="00DE6D28"/>
    <w:rsid w:val="00DE707A"/>
    <w:rsid w:val="00DF1ACC"/>
    <w:rsid w:val="00DF20F1"/>
    <w:rsid w:val="00DF28AD"/>
    <w:rsid w:val="00DF2CA8"/>
    <w:rsid w:val="00DF43E2"/>
    <w:rsid w:val="00DF4493"/>
    <w:rsid w:val="00DF578E"/>
    <w:rsid w:val="00DF7C71"/>
    <w:rsid w:val="00E012C9"/>
    <w:rsid w:val="00E014C4"/>
    <w:rsid w:val="00E0175C"/>
    <w:rsid w:val="00E01FC7"/>
    <w:rsid w:val="00E07DF1"/>
    <w:rsid w:val="00E07E0D"/>
    <w:rsid w:val="00E10748"/>
    <w:rsid w:val="00E11C16"/>
    <w:rsid w:val="00E12BD9"/>
    <w:rsid w:val="00E14424"/>
    <w:rsid w:val="00E14BF1"/>
    <w:rsid w:val="00E156BA"/>
    <w:rsid w:val="00E1629B"/>
    <w:rsid w:val="00E1629E"/>
    <w:rsid w:val="00E20945"/>
    <w:rsid w:val="00E236B1"/>
    <w:rsid w:val="00E24BF0"/>
    <w:rsid w:val="00E2652C"/>
    <w:rsid w:val="00E27303"/>
    <w:rsid w:val="00E27709"/>
    <w:rsid w:val="00E305AB"/>
    <w:rsid w:val="00E329ED"/>
    <w:rsid w:val="00E33968"/>
    <w:rsid w:val="00E41C3F"/>
    <w:rsid w:val="00E42A7C"/>
    <w:rsid w:val="00E4305C"/>
    <w:rsid w:val="00E448C8"/>
    <w:rsid w:val="00E45481"/>
    <w:rsid w:val="00E46223"/>
    <w:rsid w:val="00E46FE7"/>
    <w:rsid w:val="00E5017B"/>
    <w:rsid w:val="00E52AEC"/>
    <w:rsid w:val="00E549C9"/>
    <w:rsid w:val="00E55310"/>
    <w:rsid w:val="00E556BE"/>
    <w:rsid w:val="00E56946"/>
    <w:rsid w:val="00E57D17"/>
    <w:rsid w:val="00E60343"/>
    <w:rsid w:val="00E60A8A"/>
    <w:rsid w:val="00E63EE2"/>
    <w:rsid w:val="00E65676"/>
    <w:rsid w:val="00E66279"/>
    <w:rsid w:val="00E663E8"/>
    <w:rsid w:val="00E66590"/>
    <w:rsid w:val="00E678CF"/>
    <w:rsid w:val="00E67F9C"/>
    <w:rsid w:val="00E7003A"/>
    <w:rsid w:val="00E71F02"/>
    <w:rsid w:val="00E72D4E"/>
    <w:rsid w:val="00E731CA"/>
    <w:rsid w:val="00E73E97"/>
    <w:rsid w:val="00E7499A"/>
    <w:rsid w:val="00E7554E"/>
    <w:rsid w:val="00E7620A"/>
    <w:rsid w:val="00E77BC4"/>
    <w:rsid w:val="00E8370A"/>
    <w:rsid w:val="00E848E3"/>
    <w:rsid w:val="00E84A13"/>
    <w:rsid w:val="00E84D45"/>
    <w:rsid w:val="00E85262"/>
    <w:rsid w:val="00E85A6B"/>
    <w:rsid w:val="00E90494"/>
    <w:rsid w:val="00E90603"/>
    <w:rsid w:val="00E90CAB"/>
    <w:rsid w:val="00E92465"/>
    <w:rsid w:val="00E928F1"/>
    <w:rsid w:val="00E94642"/>
    <w:rsid w:val="00E96319"/>
    <w:rsid w:val="00EB0524"/>
    <w:rsid w:val="00EB178A"/>
    <w:rsid w:val="00EB1DF9"/>
    <w:rsid w:val="00EB21D0"/>
    <w:rsid w:val="00EB25CD"/>
    <w:rsid w:val="00EB37ED"/>
    <w:rsid w:val="00EB507F"/>
    <w:rsid w:val="00EB5F18"/>
    <w:rsid w:val="00EB6BCA"/>
    <w:rsid w:val="00EB7082"/>
    <w:rsid w:val="00EB7642"/>
    <w:rsid w:val="00EB7C55"/>
    <w:rsid w:val="00EC1DCA"/>
    <w:rsid w:val="00EC25F2"/>
    <w:rsid w:val="00EC2750"/>
    <w:rsid w:val="00EC5A92"/>
    <w:rsid w:val="00EC5DCE"/>
    <w:rsid w:val="00EC678E"/>
    <w:rsid w:val="00ED186D"/>
    <w:rsid w:val="00ED2C76"/>
    <w:rsid w:val="00ED608B"/>
    <w:rsid w:val="00ED676F"/>
    <w:rsid w:val="00ED7A83"/>
    <w:rsid w:val="00EE4787"/>
    <w:rsid w:val="00EF04CD"/>
    <w:rsid w:val="00EF1434"/>
    <w:rsid w:val="00EF5059"/>
    <w:rsid w:val="00EF5758"/>
    <w:rsid w:val="00EF5B79"/>
    <w:rsid w:val="00EF5CC2"/>
    <w:rsid w:val="00EF6919"/>
    <w:rsid w:val="00EF7B49"/>
    <w:rsid w:val="00F007B5"/>
    <w:rsid w:val="00F00F00"/>
    <w:rsid w:val="00F012C4"/>
    <w:rsid w:val="00F02318"/>
    <w:rsid w:val="00F02494"/>
    <w:rsid w:val="00F0260E"/>
    <w:rsid w:val="00F03C52"/>
    <w:rsid w:val="00F04013"/>
    <w:rsid w:val="00F06EF2"/>
    <w:rsid w:val="00F07137"/>
    <w:rsid w:val="00F13AD6"/>
    <w:rsid w:val="00F13F3D"/>
    <w:rsid w:val="00F1494E"/>
    <w:rsid w:val="00F14A1A"/>
    <w:rsid w:val="00F179D5"/>
    <w:rsid w:val="00F208FC"/>
    <w:rsid w:val="00F21516"/>
    <w:rsid w:val="00F217E7"/>
    <w:rsid w:val="00F21F9A"/>
    <w:rsid w:val="00F23B6D"/>
    <w:rsid w:val="00F23E64"/>
    <w:rsid w:val="00F24437"/>
    <w:rsid w:val="00F31688"/>
    <w:rsid w:val="00F32466"/>
    <w:rsid w:val="00F334C1"/>
    <w:rsid w:val="00F33A9E"/>
    <w:rsid w:val="00F3553A"/>
    <w:rsid w:val="00F35553"/>
    <w:rsid w:val="00F40EDB"/>
    <w:rsid w:val="00F432CA"/>
    <w:rsid w:val="00F436D3"/>
    <w:rsid w:val="00F5338C"/>
    <w:rsid w:val="00F53F73"/>
    <w:rsid w:val="00F552AF"/>
    <w:rsid w:val="00F565DE"/>
    <w:rsid w:val="00F5741D"/>
    <w:rsid w:val="00F602D2"/>
    <w:rsid w:val="00F610D8"/>
    <w:rsid w:val="00F617D3"/>
    <w:rsid w:val="00F61C24"/>
    <w:rsid w:val="00F64A80"/>
    <w:rsid w:val="00F67462"/>
    <w:rsid w:val="00F70E14"/>
    <w:rsid w:val="00F71C45"/>
    <w:rsid w:val="00F7207E"/>
    <w:rsid w:val="00F7242A"/>
    <w:rsid w:val="00F7490D"/>
    <w:rsid w:val="00F75C3D"/>
    <w:rsid w:val="00F7615A"/>
    <w:rsid w:val="00F76CB0"/>
    <w:rsid w:val="00F76FDD"/>
    <w:rsid w:val="00F777A2"/>
    <w:rsid w:val="00F81216"/>
    <w:rsid w:val="00F816CE"/>
    <w:rsid w:val="00F81881"/>
    <w:rsid w:val="00F831F2"/>
    <w:rsid w:val="00F852AF"/>
    <w:rsid w:val="00F86545"/>
    <w:rsid w:val="00F87235"/>
    <w:rsid w:val="00F90737"/>
    <w:rsid w:val="00F91C61"/>
    <w:rsid w:val="00F9226E"/>
    <w:rsid w:val="00F936DF"/>
    <w:rsid w:val="00F97D41"/>
    <w:rsid w:val="00FA06DC"/>
    <w:rsid w:val="00FA0716"/>
    <w:rsid w:val="00FA1084"/>
    <w:rsid w:val="00FA1118"/>
    <w:rsid w:val="00FA1711"/>
    <w:rsid w:val="00FA2E6D"/>
    <w:rsid w:val="00FA4C72"/>
    <w:rsid w:val="00FA7920"/>
    <w:rsid w:val="00FB02B1"/>
    <w:rsid w:val="00FB2823"/>
    <w:rsid w:val="00FB33EE"/>
    <w:rsid w:val="00FB4615"/>
    <w:rsid w:val="00FB4BFA"/>
    <w:rsid w:val="00FB5A03"/>
    <w:rsid w:val="00FB6A77"/>
    <w:rsid w:val="00FC0642"/>
    <w:rsid w:val="00FC087C"/>
    <w:rsid w:val="00FC094B"/>
    <w:rsid w:val="00FC100B"/>
    <w:rsid w:val="00FC1753"/>
    <w:rsid w:val="00FC357C"/>
    <w:rsid w:val="00FC3A56"/>
    <w:rsid w:val="00FC43F7"/>
    <w:rsid w:val="00FC4633"/>
    <w:rsid w:val="00FC5B0E"/>
    <w:rsid w:val="00FC61BE"/>
    <w:rsid w:val="00FC64A7"/>
    <w:rsid w:val="00FC6D09"/>
    <w:rsid w:val="00FD186F"/>
    <w:rsid w:val="00FD6168"/>
    <w:rsid w:val="00FE036D"/>
    <w:rsid w:val="00FE0590"/>
    <w:rsid w:val="00FE24F3"/>
    <w:rsid w:val="00FE59C6"/>
    <w:rsid w:val="00FE614E"/>
    <w:rsid w:val="00FF0CD6"/>
    <w:rsid w:val="00FF2A2F"/>
    <w:rsid w:val="00FF316E"/>
    <w:rsid w:val="00FF3D47"/>
    <w:rsid w:val="00FF505E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548dd4" stroke="f" strokecolor="#f2f2f2">
      <v:fill color="#548dd4"/>
      <v:stroke color="#f2f2f2" weight=".25pt" on="f"/>
      <v:shadow on="t" type="perspective" color="#4e6128" opacity=".5" offset="1pt" offset2="-1pt"/>
    </o:shapedefaults>
    <o:shapelayout v:ext="edit">
      <o:idmap v:ext="edit" data="1"/>
    </o:shapelayout>
  </w:shapeDefaults>
  <w:decimalSymbol w:val="."/>
  <w:listSeparator w:val=","/>
  <w14:docId w14:val="5E62D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BE0"/>
    <w:pPr>
      <w:spacing w:line="276" w:lineRule="auto"/>
    </w:pPr>
    <w:rPr>
      <w:sz w:val="26"/>
      <w:szCs w:val="22"/>
    </w:rPr>
  </w:style>
  <w:style w:type="paragraph" w:styleId="Heading1">
    <w:name w:val="heading 1"/>
    <w:aliases w:val="H1,1,Heading,H1-Heading 1,h1,Header 1,l1,Legal Line 1,head 1,Heading No. L1,list 1,II+,I,heading 1,Heading11,Heading12,Heading111,Heading13,Heading112,Heading14,Heading113,Heading121,Heading1111,Heading131,Heading1121,h11,Header 11,l11,11,I1,a"/>
    <w:basedOn w:val="Normal"/>
    <w:next w:val="Normal"/>
    <w:link w:val="Heading1Char"/>
    <w:qFormat/>
    <w:rsid w:val="005613A2"/>
    <w:pPr>
      <w:keepNext/>
      <w:keepLines/>
      <w:numPr>
        <w:numId w:val="1"/>
      </w:numPr>
      <w:spacing w:before="120" w:after="240" w:line="240" w:lineRule="auto"/>
      <w:outlineLvl w:val="0"/>
    </w:pPr>
    <w:rPr>
      <w:b/>
      <w:bCs/>
      <w:sz w:val="32"/>
      <w:szCs w:val="28"/>
      <w:lang w:val="x-none" w:eastAsia="x-none"/>
    </w:rPr>
  </w:style>
  <w:style w:type="paragraph" w:styleId="Heading2">
    <w:name w:val="heading 2"/>
    <w:aliases w:val="H2,UNDERRUBRIK 1-2,h2 main heading,B Sub/Bold,B Sub/Bold1,B Sub/Bold2,B Sub/Bold11,h2 main heading1,h2 main heading2,B Sub/Bold3,B Sub/Bold12,h2 main heading3,B Sub/Bold4,B Sub/Bold13,Para2,SubPara,H2-Heading 2,2,Header 2,l2,Header&#10;2,h2,22,h21"/>
    <w:basedOn w:val="Normal"/>
    <w:next w:val="Normal"/>
    <w:link w:val="Heading2Char"/>
    <w:qFormat/>
    <w:rsid w:val="00A307BD"/>
    <w:pPr>
      <w:keepNext/>
      <w:keepLines/>
      <w:numPr>
        <w:ilvl w:val="1"/>
        <w:numId w:val="1"/>
      </w:numPr>
      <w:spacing w:before="200" w:after="200"/>
      <w:outlineLvl w:val="1"/>
    </w:pPr>
    <w:rPr>
      <w:b/>
      <w:bCs/>
      <w:szCs w:val="26"/>
      <w:lang w:val="x-none" w:eastAsia="x-none"/>
    </w:rPr>
  </w:style>
  <w:style w:type="paragraph" w:styleId="Heading3">
    <w:name w:val="heading 3"/>
    <w:aliases w:val="H3,Title2,H31,H32,H33,H34,H35,título 3,h:3,Heading3,h3,H3-Heading 3,3,l3.3,l3,list 3,list3,subhead,1.,Heading No. L3,heading 3,Heading31,Heading32,Heading311,Heading33,Heading312,Heading34,Heading313,Heading321,Heading3111,Heading331,31,E3,CT"/>
    <w:basedOn w:val="Normal"/>
    <w:next w:val="Normal"/>
    <w:link w:val="Heading3Char"/>
    <w:qFormat/>
    <w:rsid w:val="00A307BD"/>
    <w:pPr>
      <w:keepNext/>
      <w:keepLines/>
      <w:numPr>
        <w:ilvl w:val="2"/>
        <w:numId w:val="1"/>
      </w:numPr>
      <w:spacing w:before="200" w:after="200"/>
      <w:outlineLvl w:val="2"/>
    </w:pPr>
    <w:rPr>
      <w:b/>
      <w:bCs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769"/>
    <w:pPr>
      <w:keepNext/>
      <w:keepLines/>
      <w:numPr>
        <w:numId w:val="13"/>
      </w:numPr>
      <w:spacing w:before="200"/>
      <w:outlineLvl w:val="3"/>
    </w:pPr>
    <w:rPr>
      <w:b/>
      <w:bCs/>
      <w:i/>
      <w:iCs/>
      <w:color w:val="000000"/>
      <w:sz w:val="24"/>
      <w:lang w:val="x-none" w:eastAsia="x-none"/>
    </w:rPr>
  </w:style>
  <w:style w:type="paragraph" w:styleId="Heading5">
    <w:name w:val="heading 5"/>
    <w:aliases w:val="Heading 5(unused),Heading 5(unused)1,H5,Heading5,Heading51,Heading52,Heading511,Heading53,Heading512,5,H5-Heading 5,h5,l5,heading5,Heading54,Heading513,Heading521,Heading5111,Heading531,Heading5121,51,H5-Heading 51,h51,l51,heading51,Heading55"/>
    <w:basedOn w:val="Normal"/>
    <w:next w:val="Normal"/>
    <w:link w:val="Heading5Char"/>
    <w:qFormat/>
    <w:rsid w:val="00205D8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H6,h6,Legal Level 1.,5th Subtitle-10pt Bk it,- 4th Subtitle"/>
    <w:basedOn w:val="Normal"/>
    <w:next w:val="Normal"/>
    <w:link w:val="Heading6Char"/>
    <w:qFormat/>
    <w:rsid w:val="00205D8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paragraph" w:styleId="Heading7">
    <w:name w:val="heading 7"/>
    <w:aliases w:val="Legal Level 1.1."/>
    <w:basedOn w:val="Normal"/>
    <w:next w:val="Normal"/>
    <w:link w:val="Heading7Char"/>
    <w:qFormat/>
    <w:rsid w:val="00205D8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Heading8">
    <w:name w:val="heading 8"/>
    <w:aliases w:val="Legal Level 1.1.1."/>
    <w:basedOn w:val="Normal"/>
    <w:next w:val="Normal"/>
    <w:link w:val="Heading8Char"/>
    <w:qFormat/>
    <w:rsid w:val="00205D8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Heading9">
    <w:name w:val="heading 9"/>
    <w:aliases w:val="Legal Level 1.1.1.1."/>
    <w:basedOn w:val="Normal"/>
    <w:next w:val="Normal"/>
    <w:link w:val="Heading9Char"/>
    <w:qFormat/>
    <w:rsid w:val="00205D8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 Char,Heading Char,H1-Heading 1 Char,h1 Char,Header 1 Char,l1 Char,Legal Line 1 Char,head 1 Char,Heading No. L1 Char,list 1 Char,II+ Char,I Char,heading 1 Char,Heading11 Char,Heading12 Char,Heading111 Char,Heading13 Char,h11 Char"/>
    <w:link w:val="Heading1"/>
    <w:rsid w:val="005613A2"/>
    <w:rPr>
      <w:b/>
      <w:bCs/>
      <w:sz w:val="32"/>
      <w:szCs w:val="28"/>
      <w:lang w:val="x-none" w:eastAsia="x-none"/>
    </w:rPr>
  </w:style>
  <w:style w:type="character" w:customStyle="1" w:styleId="Heading2Char">
    <w:name w:val="Heading 2 Char"/>
    <w:aliases w:val="H2 Char,UNDERRUBRIK 1-2 Char,h2 main heading Char,B Sub/Bold Char,B Sub/Bold1 Char,B Sub/Bold2 Char,B Sub/Bold11 Char,h2 main heading1 Char,h2 main heading2 Char,B Sub/Bold3 Char,B Sub/Bold12 Char,h2 main heading3 Char,B Sub/Bold4 Char"/>
    <w:link w:val="Heading2"/>
    <w:rsid w:val="00A307BD"/>
    <w:rPr>
      <w:b/>
      <w:bCs/>
      <w:sz w:val="26"/>
      <w:szCs w:val="26"/>
      <w:lang w:val="x-none" w:eastAsia="x-none"/>
    </w:rPr>
  </w:style>
  <w:style w:type="character" w:customStyle="1" w:styleId="Heading3Char">
    <w:name w:val="Heading 3 Char"/>
    <w:aliases w:val="H3 Char,Title2 Char,H31 Char,H32 Char,H33 Char,H34 Char,H35 Char,título 3 Char,h:3 Char,Heading3 Char,h3 Char,H3-Heading 3 Char,3 Char,l3.3 Char,l3 Char,list 3 Char,list3 Char,subhead Char,1. Char,Heading No. L3 Char,heading 3 Char"/>
    <w:link w:val="Heading3"/>
    <w:rsid w:val="00A307BD"/>
    <w:rPr>
      <w:b/>
      <w:bCs/>
      <w:sz w:val="24"/>
      <w:szCs w:val="22"/>
      <w:lang w:val="x-none" w:eastAsia="x-none"/>
    </w:rPr>
  </w:style>
  <w:style w:type="character" w:customStyle="1" w:styleId="Heading4Char">
    <w:name w:val="Heading 4 Char"/>
    <w:link w:val="Heading4"/>
    <w:rsid w:val="00A35769"/>
    <w:rPr>
      <w:b/>
      <w:bCs/>
      <w:i/>
      <w:iCs/>
      <w:color w:val="000000"/>
      <w:sz w:val="24"/>
      <w:szCs w:val="22"/>
      <w:lang w:val="x-none" w:eastAsia="x-none"/>
    </w:rPr>
  </w:style>
  <w:style w:type="character" w:customStyle="1" w:styleId="Heading5Char">
    <w:name w:val="Heading 5 Char"/>
    <w:aliases w:val="Heading 5(unused) Char,Heading 5(unused)1 Char,H5 Char,Heading5 Char,Heading51 Char,Heading52 Char,Heading511 Char,Heading53 Char,Heading512 Char,5 Char,H5-Heading 5 Char,h5 Char,l5 Char,heading5 Char,Heading54 Char,Heading513 Char"/>
    <w:link w:val="Heading5"/>
    <w:rsid w:val="00205D84"/>
    <w:rPr>
      <w:rFonts w:ascii="Cambria" w:hAnsi="Cambria"/>
      <w:color w:val="243F60"/>
      <w:sz w:val="26"/>
      <w:szCs w:val="22"/>
      <w:lang w:val="x-none" w:eastAsia="x-none"/>
    </w:rPr>
  </w:style>
  <w:style w:type="character" w:customStyle="1" w:styleId="Heading6Char">
    <w:name w:val="Heading 6 Char"/>
    <w:aliases w:val="H6 Char,h6 Char,Legal Level 1. Char,5th Subtitle-10pt Bk it Char,- 4th Subtitle Char"/>
    <w:link w:val="Heading6"/>
    <w:rsid w:val="00205D84"/>
    <w:rPr>
      <w:rFonts w:ascii="Cambria" w:hAnsi="Cambria"/>
      <w:i/>
      <w:iCs/>
      <w:color w:val="243F60"/>
      <w:sz w:val="26"/>
      <w:szCs w:val="22"/>
      <w:lang w:val="x-none" w:eastAsia="x-none"/>
    </w:rPr>
  </w:style>
  <w:style w:type="character" w:customStyle="1" w:styleId="Heading7Char">
    <w:name w:val="Heading 7 Char"/>
    <w:aliases w:val="Legal Level 1.1. Char"/>
    <w:link w:val="Heading7"/>
    <w:rsid w:val="00205D84"/>
    <w:rPr>
      <w:rFonts w:ascii="Cambria" w:hAnsi="Cambria"/>
      <w:i/>
      <w:iCs/>
      <w:color w:val="404040"/>
      <w:sz w:val="26"/>
      <w:szCs w:val="22"/>
      <w:lang w:val="x-none" w:eastAsia="x-none"/>
    </w:rPr>
  </w:style>
  <w:style w:type="character" w:customStyle="1" w:styleId="Heading8Char">
    <w:name w:val="Heading 8 Char"/>
    <w:aliases w:val="Legal Level 1.1.1. Char"/>
    <w:link w:val="Heading8"/>
    <w:rsid w:val="00205D84"/>
    <w:rPr>
      <w:rFonts w:ascii="Cambria" w:hAnsi="Cambria"/>
      <w:color w:val="404040"/>
      <w:lang w:val="x-none" w:eastAsia="x-none"/>
    </w:rPr>
  </w:style>
  <w:style w:type="character" w:customStyle="1" w:styleId="Heading9Char">
    <w:name w:val="Heading 9 Char"/>
    <w:aliases w:val="Legal Level 1.1.1.1. Char"/>
    <w:link w:val="Heading9"/>
    <w:rsid w:val="00205D84"/>
    <w:rPr>
      <w:rFonts w:ascii="Cambria" w:hAnsi="Cambria"/>
      <w:i/>
      <w:iCs/>
      <w:color w:val="404040"/>
      <w:lang w:val="x-none" w:eastAsia="x-none"/>
    </w:rPr>
  </w:style>
  <w:style w:type="paragraph" w:customStyle="1" w:styleId="MediumGrid1-Accent21">
    <w:name w:val="Medium Grid 1 - Accent 21"/>
    <w:basedOn w:val="Normal"/>
    <w:uiPriority w:val="34"/>
    <w:qFormat/>
    <w:rsid w:val="00205D84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17010"/>
  </w:style>
  <w:style w:type="character" w:styleId="Hyperlink">
    <w:name w:val="Hyperlink"/>
    <w:uiPriority w:val="99"/>
    <w:rsid w:val="00717010"/>
    <w:rPr>
      <w:color w:val="0000FF"/>
      <w:u w:val="single"/>
    </w:rPr>
  </w:style>
  <w:style w:type="paragraph" w:customStyle="1" w:styleId="Bullet">
    <w:name w:val="Bullet"/>
    <w:basedOn w:val="Normal"/>
    <w:rsid w:val="00614E28"/>
    <w:pPr>
      <w:numPr>
        <w:numId w:val="3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2"/>
      <w:szCs w:val="20"/>
    </w:rPr>
  </w:style>
  <w:style w:type="paragraph" w:styleId="NormalIndent">
    <w:name w:val="Normal Indent"/>
    <w:basedOn w:val="Normal"/>
    <w:rsid w:val="00A0710B"/>
    <w:pPr>
      <w:spacing w:after="120" w:line="240" w:lineRule="auto"/>
      <w:ind w:left="432" w:firstLine="567"/>
      <w:jc w:val="both"/>
    </w:pPr>
    <w:rPr>
      <w:rFonts w:ascii="Arial" w:eastAsia="Times New Roman" w:hAnsi="Arial"/>
      <w:sz w:val="22"/>
      <w:szCs w:val="20"/>
    </w:rPr>
  </w:style>
  <w:style w:type="paragraph" w:styleId="BodyText">
    <w:name w:val="Body Text"/>
    <w:aliases w:val="body text,bt,contents,OCS Body Text,RFQ Text,RFQ,body text1,body text2,bt1,body text3,bt2,body text4,bt3,body text5,bt4,body text6,bt5,body text7,bt6,body text8,bt7,body text11,body text21,bt11,body text31,bt21,body text41,bt31,body text51"/>
    <w:link w:val="BodyTextChar"/>
    <w:rsid w:val="00846550"/>
    <w:pPr>
      <w:jc w:val="both"/>
    </w:pPr>
    <w:rPr>
      <w:rFonts w:ascii="Arial" w:eastAsia="Times New Roman" w:hAnsi="Arial"/>
      <w:noProof/>
      <w:sz w:val="22"/>
    </w:rPr>
  </w:style>
  <w:style w:type="character" w:customStyle="1" w:styleId="BodyTextChar">
    <w:name w:val="Body Text Char"/>
    <w:aliases w:val="body text Char,bt Char,contents Char,OCS Body Text Char,RFQ Text Char,RFQ Char,body text1 Char,body text2 Char,bt1 Char,body text3 Char,bt2 Char,body text4 Char,bt3 Char,body text5 Char,bt4 Char,body text6 Char,bt5 Char,body text7 Char"/>
    <w:link w:val="BodyText"/>
    <w:rsid w:val="00846550"/>
    <w:rPr>
      <w:rFonts w:ascii="Arial" w:eastAsia="Times New Roman" w:hAnsi="Arial"/>
      <w:noProof/>
      <w:sz w:val="22"/>
      <w:lang w:val="en-US" w:eastAsia="en-US" w:bidi="ar-SA"/>
    </w:rPr>
  </w:style>
  <w:style w:type="paragraph" w:styleId="BodyText2">
    <w:name w:val="Body Text 2"/>
    <w:basedOn w:val="Normal"/>
    <w:link w:val="BodyText2Char"/>
    <w:rsid w:val="001B5EEB"/>
    <w:pPr>
      <w:spacing w:after="120" w:line="48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BodyText2Char">
    <w:name w:val="Body Text 2 Char"/>
    <w:link w:val="BodyText2"/>
    <w:rsid w:val="001B5EEB"/>
    <w:rPr>
      <w:rFonts w:eastAsia="Times New Roman"/>
      <w:sz w:val="22"/>
      <w:szCs w:val="22"/>
    </w:rPr>
  </w:style>
  <w:style w:type="paragraph" w:customStyle="1" w:styleId="NormsCharCharCharCharChar">
    <w:name w:val="Norms Char Char Char Char Char"/>
    <w:basedOn w:val="Normal"/>
    <w:link w:val="NormsCharCharCharCharCharChar"/>
    <w:rsid w:val="00383DE7"/>
    <w:pPr>
      <w:overflowPunct w:val="0"/>
      <w:autoSpaceDE w:val="0"/>
      <w:autoSpaceDN w:val="0"/>
      <w:adjustRightInd w:val="0"/>
      <w:spacing w:before="120" w:after="60" w:line="264" w:lineRule="auto"/>
      <w:ind w:left="1440" w:right="113"/>
      <w:jc w:val="both"/>
      <w:textAlignment w:val="baseline"/>
    </w:pPr>
    <w:rPr>
      <w:rFonts w:ascii="Times New (W1)" w:eastAsia="Times New Roman" w:hAnsi="Times New (W1)"/>
      <w:sz w:val="22"/>
      <w:lang w:val="x-none" w:eastAsia="x-none"/>
    </w:rPr>
  </w:style>
  <w:style w:type="character" w:customStyle="1" w:styleId="NormsCharCharCharCharCharChar">
    <w:name w:val="Norms Char Char Char Char Char Char"/>
    <w:link w:val="NormsCharCharCharCharChar"/>
    <w:rsid w:val="00383DE7"/>
    <w:rPr>
      <w:rFonts w:ascii="Times New (W1)" w:eastAsia="Times New Roman" w:hAnsi="Times New (W1)"/>
      <w:sz w:val="22"/>
      <w:szCs w:val="22"/>
    </w:rPr>
  </w:style>
  <w:style w:type="paragraph" w:customStyle="1" w:styleId="Ser">
    <w:name w:val="Ser"/>
    <w:basedOn w:val="Normal"/>
    <w:autoRedefine/>
    <w:rsid w:val="00383DE7"/>
    <w:pPr>
      <w:spacing w:before="120" w:after="120" w:line="360" w:lineRule="auto"/>
      <w:ind w:left="360"/>
      <w:jc w:val="center"/>
    </w:pPr>
    <w:rPr>
      <w:rFonts w:eastAsia="Times New Roman"/>
      <w:b/>
      <w:sz w:val="22"/>
      <w:lang w:val="en-AU"/>
    </w:rPr>
  </w:style>
  <w:style w:type="paragraph" w:customStyle="1" w:styleId="Hinhve">
    <w:name w:val="Hinh ve"/>
    <w:basedOn w:val="Normal"/>
    <w:link w:val="HinhveChar"/>
    <w:qFormat/>
    <w:rsid w:val="00383DE7"/>
    <w:pPr>
      <w:numPr>
        <w:numId w:val="4"/>
      </w:numPr>
      <w:spacing w:before="120" w:line="240" w:lineRule="auto"/>
      <w:ind w:left="1886"/>
      <w:jc w:val="center"/>
    </w:pPr>
    <w:rPr>
      <w:color w:val="000000"/>
      <w:sz w:val="22"/>
      <w:lang w:val="x-none" w:eastAsia="x-none"/>
    </w:rPr>
  </w:style>
  <w:style w:type="table" w:styleId="TableGrid">
    <w:name w:val="Table Grid"/>
    <w:basedOn w:val="TableNormal"/>
    <w:uiPriority w:val="39"/>
    <w:rsid w:val="00383D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383DE7"/>
    <w:pPr>
      <w:numPr>
        <w:numId w:val="5"/>
      </w:numPr>
    </w:pPr>
  </w:style>
  <w:style w:type="paragraph" w:styleId="TOAHeading">
    <w:name w:val="toa heading"/>
    <w:basedOn w:val="Normal"/>
    <w:next w:val="Normal"/>
    <w:uiPriority w:val="99"/>
    <w:semiHidden/>
    <w:unhideWhenUsed/>
    <w:rsid w:val="00383DE7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83DE7"/>
  </w:style>
  <w:style w:type="paragraph" w:customStyle="1" w:styleId="StyleBullet2Justified">
    <w:name w:val="Style Bullet2 + Justified"/>
    <w:basedOn w:val="Normal"/>
    <w:autoRedefine/>
    <w:rsid w:val="00383DE7"/>
    <w:pPr>
      <w:keepNext/>
      <w:numPr>
        <w:numId w:val="2"/>
      </w:numPr>
      <w:tabs>
        <w:tab w:val="left" w:pos="1800"/>
      </w:tabs>
      <w:spacing w:before="60" w:line="312" w:lineRule="auto"/>
      <w:jc w:val="both"/>
    </w:pPr>
    <w:rPr>
      <w:rFonts w:ascii="Verdana" w:eastAsia="Times New Roman" w:hAnsi="Verdana"/>
      <w:sz w:val="22"/>
      <w:szCs w:val="20"/>
      <w:lang w:val="en-GB"/>
    </w:rPr>
  </w:style>
  <w:style w:type="paragraph" w:styleId="Caption">
    <w:name w:val="caption"/>
    <w:aliases w:val="Picture"/>
    <w:basedOn w:val="Normal"/>
    <w:next w:val="Normal"/>
    <w:link w:val="CaptionChar"/>
    <w:qFormat/>
    <w:rsid w:val="00383DE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Arial Bold" w:eastAsia="Times New Roman" w:hAnsi="Arial Bold"/>
      <w:b/>
      <w:sz w:val="20"/>
      <w:lang w:val="x-none" w:eastAsia="x-none"/>
    </w:rPr>
  </w:style>
  <w:style w:type="character" w:customStyle="1" w:styleId="CaptionChar">
    <w:name w:val="Caption Char"/>
    <w:aliases w:val="Picture Char"/>
    <w:link w:val="Caption"/>
    <w:rsid w:val="00383DE7"/>
    <w:rPr>
      <w:rFonts w:ascii="Arial Bold" w:eastAsia="Times New Roman" w:hAnsi="Arial Bold"/>
      <w:b/>
      <w:szCs w:val="22"/>
    </w:rPr>
  </w:style>
  <w:style w:type="paragraph" w:styleId="Header">
    <w:name w:val="header"/>
    <w:basedOn w:val="Normal"/>
    <w:link w:val="HeaderChar"/>
    <w:rsid w:val="00383DE7"/>
    <w:pPr>
      <w:tabs>
        <w:tab w:val="center" w:pos="4320"/>
        <w:tab w:val="right" w:pos="8640"/>
      </w:tabs>
      <w:spacing w:line="24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HeaderChar">
    <w:name w:val="Header Char"/>
    <w:link w:val="Header"/>
    <w:rsid w:val="00383DE7"/>
    <w:rPr>
      <w:rFonts w:eastAsia="Times New Roman"/>
      <w:sz w:val="22"/>
      <w:szCs w:val="22"/>
    </w:rPr>
  </w:style>
  <w:style w:type="paragraph" w:customStyle="1" w:styleId="ListBullet2">
    <w:name w:val="List Bullet2"/>
    <w:basedOn w:val="Normal"/>
    <w:rsid w:val="00383DE7"/>
    <w:pPr>
      <w:numPr>
        <w:ilvl w:val="1"/>
        <w:numId w:val="6"/>
      </w:numPr>
      <w:tabs>
        <w:tab w:val="clear" w:pos="2160"/>
        <w:tab w:val="num" w:pos="1800"/>
      </w:tabs>
      <w:spacing w:before="120" w:after="120" w:line="240" w:lineRule="auto"/>
      <w:ind w:left="1800"/>
    </w:pPr>
    <w:rPr>
      <w:rFonts w:ascii="Arial" w:eastAsia="Times New Roman" w:hAnsi="Arial" w:cs="Arial"/>
      <w:color w:val="FF0000"/>
      <w:sz w:val="22"/>
      <w:lang w:val="fr-FR"/>
    </w:rPr>
  </w:style>
  <w:style w:type="paragraph" w:customStyle="1" w:styleId="Vidu">
    <w:name w:val="Vidu"/>
    <w:basedOn w:val="Normal"/>
    <w:rsid w:val="00383DE7"/>
    <w:pPr>
      <w:numPr>
        <w:numId w:val="7"/>
      </w:numPr>
      <w:spacing w:before="120" w:line="240" w:lineRule="auto"/>
      <w:jc w:val="both"/>
    </w:pPr>
    <w:rPr>
      <w:rFonts w:ascii=".VnTime" w:eastAsia="Times New Roman" w:hAnsi=".VnTime"/>
      <w:sz w:val="24"/>
      <w:szCs w:val="20"/>
    </w:rPr>
  </w:style>
  <w:style w:type="character" w:customStyle="1" w:styleId="BodyTextBold">
    <w:name w:val="BodyText Bold"/>
    <w:rsid w:val="00383DE7"/>
    <w:rPr>
      <w:rFonts w:ascii="Arial" w:hAnsi="Arial"/>
      <w:b/>
      <w:sz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383DE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Bd-1BodyText1">
    <w:name w:val="Bd-1 (BodyText 1)"/>
    <w:link w:val="Bd-1BodyText1Char"/>
    <w:rsid w:val="00383DE7"/>
    <w:pPr>
      <w:numPr>
        <w:numId w:val="8"/>
      </w:numPr>
      <w:adjustRightInd w:val="0"/>
      <w:snapToGrid w:val="0"/>
      <w:spacing w:line="360" w:lineRule="auto"/>
      <w:jc w:val="both"/>
    </w:pPr>
    <w:rPr>
      <w:rFonts w:ascii="Verdana" w:hAnsi="Verdana"/>
      <w:sz w:val="18"/>
    </w:rPr>
  </w:style>
  <w:style w:type="character" w:customStyle="1" w:styleId="Bd-1BodyText1Char">
    <w:name w:val="Bd-1 (BodyText 1) Char"/>
    <w:link w:val="Bd-1BodyText1"/>
    <w:rsid w:val="00383DE7"/>
    <w:rPr>
      <w:rFonts w:ascii="Verdana" w:hAnsi="Verdana"/>
      <w:sz w:val="18"/>
    </w:rPr>
  </w:style>
  <w:style w:type="paragraph" w:styleId="Footer">
    <w:name w:val="footer"/>
    <w:basedOn w:val="Normal"/>
    <w:link w:val="FooterChar"/>
    <w:rsid w:val="00383DE7"/>
    <w:pPr>
      <w:tabs>
        <w:tab w:val="center" w:pos="4320"/>
        <w:tab w:val="right" w:pos="8640"/>
      </w:tabs>
      <w:spacing w:line="24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FooterChar">
    <w:name w:val="Footer Char"/>
    <w:link w:val="Footer"/>
    <w:rsid w:val="00383DE7"/>
    <w:rPr>
      <w:rFonts w:eastAsia="Times New Roman"/>
      <w:sz w:val="22"/>
      <w:szCs w:val="22"/>
    </w:rPr>
  </w:style>
  <w:style w:type="paragraph" w:customStyle="1" w:styleId="-">
    <w:name w:val="-"/>
    <w:rsid w:val="00383DE7"/>
    <w:pPr>
      <w:numPr>
        <w:numId w:val="9"/>
      </w:numPr>
      <w:spacing w:before="60" w:line="360" w:lineRule="auto"/>
      <w:ind w:right="851"/>
      <w:jc w:val="both"/>
    </w:pPr>
    <w:rPr>
      <w:rFonts w:eastAsia="Times New Roman"/>
      <w:sz w:val="24"/>
      <w:szCs w:val="24"/>
      <w:lang w:val="en-AU" w:eastAsia="en-AU"/>
    </w:rPr>
  </w:style>
  <w:style w:type="character" w:styleId="PageNumber">
    <w:name w:val="page number"/>
    <w:basedOn w:val="DefaultParagraphFont"/>
    <w:rsid w:val="00383DE7"/>
  </w:style>
  <w:style w:type="paragraph" w:customStyle="1" w:styleId="HeaderLarge">
    <w:name w:val="HeaderLarge"/>
    <w:basedOn w:val="Header"/>
    <w:rsid w:val="00383DE7"/>
    <w:pPr>
      <w:ind w:left="0"/>
    </w:pPr>
    <w:rPr>
      <w:rFonts w:ascii="Arial Black" w:hAnsi="Arial Black"/>
      <w:b/>
      <w:color w:val="0000FF"/>
      <w:sz w:val="18"/>
      <w:szCs w:val="20"/>
      <w:lang w:val="en-AU"/>
    </w:rPr>
  </w:style>
  <w:style w:type="paragraph" w:customStyle="1" w:styleId="FooterSmall">
    <w:name w:val="FooterSmall"/>
    <w:basedOn w:val="Footer"/>
    <w:next w:val="Normal"/>
    <w:rsid w:val="00383DE7"/>
    <w:pPr>
      <w:pBdr>
        <w:top w:val="single" w:sz="12" w:space="1" w:color="0000FF"/>
      </w:pBdr>
      <w:ind w:left="0"/>
    </w:pPr>
    <w:rPr>
      <w:rFonts w:ascii="Arial Narrow" w:hAnsi="Arial Narrow"/>
      <w:snapToGrid w:val="0"/>
      <w:color w:val="0000FF"/>
      <w:sz w:val="16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DE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83DE7"/>
    <w:rPr>
      <w:rFonts w:ascii="Tahoma" w:hAnsi="Tahoma" w:cs="Tahoma"/>
      <w:sz w:val="16"/>
      <w:szCs w:val="16"/>
    </w:rPr>
  </w:style>
  <w:style w:type="paragraph" w:customStyle="1" w:styleId="StyleHeading4">
    <w:name w:val="Style Heading 4"/>
    <w:basedOn w:val="Heading4"/>
    <w:autoRedefine/>
    <w:rsid w:val="00D2450C"/>
    <w:pPr>
      <w:keepLines w:val="0"/>
      <w:numPr>
        <w:numId w:val="0"/>
      </w:numPr>
      <w:tabs>
        <w:tab w:val="left" w:pos="7380"/>
      </w:tabs>
      <w:spacing w:before="60" w:after="120" w:line="360" w:lineRule="auto"/>
      <w:ind w:left="720"/>
    </w:pPr>
    <w:rPr>
      <w:bCs w:val="0"/>
      <w:i w:val="0"/>
      <w:iCs w:val="0"/>
      <w:color w:val="auto"/>
      <w:szCs w:val="24"/>
      <w:u w:val="single"/>
    </w:rPr>
  </w:style>
  <w:style w:type="character" w:styleId="Strong">
    <w:name w:val="Strong"/>
    <w:qFormat/>
    <w:rsid w:val="00D2450C"/>
    <w:rPr>
      <w:rFonts w:cs="Times New Roman"/>
      <w:b/>
      <w:bCs/>
    </w:rPr>
  </w:style>
  <w:style w:type="paragraph" w:customStyle="1" w:styleId="BodyText0">
    <w:name w:val="*Body Text"/>
    <w:link w:val="BodyTextChar0"/>
    <w:rsid w:val="00D2450C"/>
    <w:pPr>
      <w:spacing w:before="120" w:after="120"/>
      <w:ind w:left="360" w:hanging="360"/>
    </w:pPr>
    <w:rPr>
      <w:rFonts w:ascii="Arial" w:eastAsia="Times New Roman" w:hAnsi="Arial"/>
      <w:color w:val="000000"/>
      <w:sz w:val="22"/>
    </w:rPr>
  </w:style>
  <w:style w:type="character" w:customStyle="1" w:styleId="BodyTextChar0">
    <w:name w:val="*Body Text Char"/>
    <w:link w:val="BodyText0"/>
    <w:locked/>
    <w:rsid w:val="00D2450C"/>
    <w:rPr>
      <w:rFonts w:ascii="Arial" w:eastAsia="Times New Roman" w:hAnsi="Arial"/>
      <w:color w:val="000000"/>
      <w:sz w:val="22"/>
      <w:lang w:val="en-US" w:eastAsia="en-US" w:bidi="ar-SA"/>
    </w:rPr>
  </w:style>
  <w:style w:type="character" w:customStyle="1" w:styleId="altcolor">
    <w:name w:val="altcolor"/>
    <w:basedOn w:val="DefaultParagraphFont"/>
    <w:rsid w:val="00D2450C"/>
  </w:style>
  <w:style w:type="paragraph" w:styleId="PlainText">
    <w:name w:val="Plain Text"/>
    <w:basedOn w:val="Normal"/>
    <w:link w:val="PlainTextChar"/>
    <w:rsid w:val="00D2450C"/>
    <w:pPr>
      <w:spacing w:before="120" w:after="120" w:line="240" w:lineRule="auto"/>
      <w:ind w:left="360" w:hanging="36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D2450C"/>
    <w:rPr>
      <w:rFonts w:ascii="Courier New" w:eastAsia="Times New Roman" w:hAnsi="Courier New"/>
    </w:rPr>
  </w:style>
  <w:style w:type="character" w:customStyle="1" w:styleId="HinhveChar">
    <w:name w:val="Hinh ve Char"/>
    <w:link w:val="Hinhve"/>
    <w:rsid w:val="00D2450C"/>
    <w:rPr>
      <w:color w:val="000000"/>
      <w:sz w:val="22"/>
      <w:szCs w:val="2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D2450C"/>
    <w:pPr>
      <w:numPr>
        <w:numId w:val="0"/>
      </w:numPr>
      <w:spacing w:after="0" w:line="276" w:lineRule="auto"/>
      <w:outlineLvl w:val="9"/>
    </w:pPr>
    <w:rPr>
      <w:rFonts w:ascii="Cambria" w:eastAsia="Times New Roman" w:hAnsi="Cambria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315A4A"/>
    <w:pPr>
      <w:tabs>
        <w:tab w:val="left" w:pos="360"/>
        <w:tab w:val="left" w:pos="630"/>
        <w:tab w:val="right" w:leader="dot" w:pos="9410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223D7B"/>
    <w:pPr>
      <w:tabs>
        <w:tab w:val="left" w:pos="880"/>
        <w:tab w:val="left" w:pos="1080"/>
        <w:tab w:val="left" w:pos="1260"/>
        <w:tab w:val="left" w:pos="1350"/>
        <w:tab w:val="left" w:pos="1530"/>
        <w:tab w:val="right" w:leader="dot" w:pos="9410"/>
      </w:tabs>
      <w:ind w:left="260" w:firstLine="280"/>
    </w:pPr>
  </w:style>
  <w:style w:type="paragraph" w:styleId="TOC3">
    <w:name w:val="toc 3"/>
    <w:basedOn w:val="Normal"/>
    <w:next w:val="Normal"/>
    <w:autoRedefine/>
    <w:uiPriority w:val="39"/>
    <w:unhideWhenUsed/>
    <w:rsid w:val="005613A2"/>
    <w:pPr>
      <w:tabs>
        <w:tab w:val="left" w:pos="1320"/>
        <w:tab w:val="right" w:leader="dot" w:pos="9407"/>
      </w:tabs>
      <w:ind w:left="520"/>
    </w:pPr>
    <w:rPr>
      <w:i/>
      <w:noProof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D2450C"/>
    <w:pPr>
      <w:spacing w:after="100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D2450C"/>
    <w:pPr>
      <w:spacing w:after="100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D2450C"/>
    <w:pPr>
      <w:spacing w:after="100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D2450C"/>
    <w:pPr>
      <w:spacing w:after="100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D2450C"/>
    <w:pPr>
      <w:spacing w:after="100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D2450C"/>
    <w:pPr>
      <w:spacing w:after="100"/>
      <w:ind w:left="1760"/>
    </w:pPr>
    <w:rPr>
      <w:rFonts w:ascii="Calibri" w:eastAsia="Times New Roman" w:hAnsi="Calibr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8433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84339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ColorfulList-Accent12">
    <w:name w:val="Colorful List - Accent 12"/>
    <w:basedOn w:val="Normal"/>
    <w:uiPriority w:val="34"/>
    <w:qFormat/>
    <w:rsid w:val="00764084"/>
    <w:pPr>
      <w:spacing w:line="240" w:lineRule="auto"/>
      <w:ind w:left="720"/>
      <w:contextualSpacing/>
    </w:pPr>
    <w:rPr>
      <w:rFonts w:eastAsia="Times New Roman"/>
      <w:sz w:val="22"/>
    </w:rPr>
  </w:style>
  <w:style w:type="paragraph" w:customStyle="1" w:styleId="NormalH">
    <w:name w:val="NormalH"/>
    <w:basedOn w:val="Normal"/>
    <w:autoRedefine/>
    <w:uiPriority w:val="99"/>
    <w:rsid w:val="00737152"/>
    <w:pPr>
      <w:pageBreakBefore/>
      <w:tabs>
        <w:tab w:val="left" w:pos="2160"/>
        <w:tab w:val="right" w:pos="5040"/>
        <w:tab w:val="left" w:pos="5760"/>
        <w:tab w:val="right" w:pos="8640"/>
      </w:tabs>
      <w:spacing w:before="360" w:after="240" w:line="240" w:lineRule="auto"/>
      <w:jc w:val="center"/>
    </w:pPr>
    <w:rPr>
      <w:rFonts w:ascii="Verdana" w:eastAsia="Times New Roman" w:hAnsi="Verdana"/>
      <w:b/>
      <w:bCs/>
      <w:caps/>
      <w:color w:val="003400"/>
      <w:sz w:val="24"/>
      <w:szCs w:val="24"/>
    </w:rPr>
  </w:style>
  <w:style w:type="paragraph" w:customStyle="1" w:styleId="Bang">
    <w:name w:val="Bang"/>
    <w:basedOn w:val="Normal"/>
    <w:autoRedefine/>
    <w:rsid w:val="00737152"/>
    <w:pPr>
      <w:spacing w:before="60" w:after="60" w:line="288" w:lineRule="auto"/>
    </w:pPr>
    <w:rPr>
      <w:rFonts w:eastAsia="Times New Roman" w:cs="Tahoma"/>
      <w:bCs/>
      <w:iCs/>
      <w:sz w:val="22"/>
      <w:lang w:eastAsia="ja-JP"/>
    </w:rPr>
  </w:style>
  <w:style w:type="paragraph" w:customStyle="1" w:styleId="TableHeading">
    <w:name w:val="Table Heading"/>
    <w:basedOn w:val="TableText"/>
    <w:rsid w:val="00737152"/>
    <w:pPr>
      <w:spacing w:before="120" w:after="120"/>
      <w:jc w:val="center"/>
    </w:pPr>
    <w:rPr>
      <w:b/>
    </w:rPr>
  </w:style>
  <w:style w:type="paragraph" w:customStyle="1" w:styleId="TableText">
    <w:name w:val="Table Text"/>
    <w:basedOn w:val="Normal"/>
    <w:link w:val="TableTextChar1"/>
    <w:rsid w:val="00737152"/>
    <w:pPr>
      <w:keepLines/>
      <w:spacing w:line="240" w:lineRule="auto"/>
    </w:pPr>
    <w:rPr>
      <w:rFonts w:eastAsia="Times New Roman"/>
      <w:sz w:val="24"/>
      <w:szCs w:val="20"/>
      <w:lang w:val="x-none" w:eastAsia="x-none"/>
    </w:rPr>
  </w:style>
  <w:style w:type="paragraph" w:customStyle="1" w:styleId="StyleTableHeadingLeft0Hanging181">
    <w:name w:val="Style Table Heading + Left:  0&quot; Hanging:  1.81&quot;"/>
    <w:basedOn w:val="TableHeading"/>
    <w:rsid w:val="00737152"/>
    <w:pPr>
      <w:ind w:left="2610" w:hanging="2610"/>
    </w:pPr>
    <w:rPr>
      <w:bCs/>
    </w:rPr>
  </w:style>
  <w:style w:type="character" w:customStyle="1" w:styleId="TableTextChar1">
    <w:name w:val="Table Text Char1"/>
    <w:link w:val="TableText"/>
    <w:rsid w:val="00737152"/>
    <w:rPr>
      <w:rFonts w:eastAsia="Times New Roman"/>
      <w:sz w:val="24"/>
    </w:rPr>
  </w:style>
  <w:style w:type="paragraph" w:customStyle="1" w:styleId="Minus2">
    <w:name w:val="Minus2"/>
    <w:basedOn w:val="Normal"/>
    <w:rsid w:val="003A69BD"/>
    <w:pPr>
      <w:numPr>
        <w:numId w:val="10"/>
      </w:numPr>
      <w:spacing w:before="120" w:after="120" w:line="240" w:lineRule="auto"/>
    </w:pPr>
    <w:rPr>
      <w:rFonts w:ascii="Arial" w:eastAsia="Times New Roman" w:hAnsi="Arial"/>
      <w:sz w:val="22"/>
      <w:szCs w:val="24"/>
    </w:rPr>
  </w:style>
  <w:style w:type="paragraph" w:customStyle="1" w:styleId="Sub-sectiontext">
    <w:name w:val="Sub-section text"/>
    <w:basedOn w:val="Normal"/>
    <w:rsid w:val="003A69BD"/>
    <w:pPr>
      <w:spacing w:before="120" w:line="240" w:lineRule="auto"/>
      <w:ind w:left="706"/>
      <w:jc w:val="both"/>
    </w:pPr>
    <w:rPr>
      <w:rFonts w:eastAsia="Times New Roman"/>
      <w:sz w:val="22"/>
      <w:lang w:val="en-GB"/>
    </w:rPr>
  </w:style>
  <w:style w:type="paragraph" w:customStyle="1" w:styleId="Normal11">
    <w:name w:val="Normal 11"/>
    <w:basedOn w:val="Normal"/>
    <w:rsid w:val="00983007"/>
    <w:pPr>
      <w:keepNext/>
      <w:tabs>
        <w:tab w:val="left" w:pos="567"/>
      </w:tabs>
      <w:spacing w:line="240" w:lineRule="auto"/>
    </w:pPr>
    <w:rPr>
      <w:rFonts w:ascii=".VnArial" w:eastAsia="Times New Roman" w:hAnsi=".VnArial"/>
      <w:sz w:val="22"/>
      <w:szCs w:val="20"/>
    </w:rPr>
  </w:style>
  <w:style w:type="character" w:customStyle="1" w:styleId="apple-converted-space">
    <w:name w:val="apple-converted-space"/>
    <w:basedOn w:val="DefaultParagraphFont"/>
    <w:rsid w:val="000906E9"/>
  </w:style>
  <w:style w:type="character" w:styleId="FollowedHyperlink">
    <w:name w:val="FollowedHyperlink"/>
    <w:uiPriority w:val="99"/>
    <w:semiHidden/>
    <w:unhideWhenUsed/>
    <w:rsid w:val="00745E6D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69698C"/>
    <w:pPr>
      <w:spacing w:after="200"/>
      <w:ind w:left="720"/>
      <w:contextualSpacing/>
    </w:pPr>
    <w:rPr>
      <w:rFonts w:ascii="Calibri" w:hAnsi="Calibri"/>
      <w:sz w:val="22"/>
    </w:rPr>
  </w:style>
  <w:style w:type="paragraph" w:customStyle="1" w:styleId="Bullet2">
    <w:name w:val="Bullet2"/>
    <w:basedOn w:val="Normal"/>
    <w:uiPriority w:val="99"/>
    <w:rsid w:val="0090630D"/>
    <w:pPr>
      <w:numPr>
        <w:numId w:val="11"/>
      </w:numPr>
      <w:spacing w:before="120" w:line="240" w:lineRule="auto"/>
    </w:pPr>
    <w:rPr>
      <w:rFonts w:ascii=".VnTime" w:eastAsia="Times New Roman" w:hAnsi=".VnTime"/>
      <w:sz w:val="24"/>
      <w:szCs w:val="20"/>
    </w:rPr>
  </w:style>
  <w:style w:type="paragraph" w:customStyle="1" w:styleId="TableBullet">
    <w:name w:val="Table Bullet"/>
    <w:basedOn w:val="TableText"/>
    <w:rsid w:val="001E7B4B"/>
    <w:pPr>
      <w:numPr>
        <w:numId w:val="12"/>
      </w:numPr>
    </w:pPr>
  </w:style>
  <w:style w:type="character" w:customStyle="1" w:styleId="indexstorytext">
    <w:name w:val="indexstorytext"/>
    <w:rsid w:val="007B32BF"/>
  </w:style>
  <w:style w:type="character" w:customStyle="1" w:styleId="st1">
    <w:name w:val="st1"/>
    <w:rsid w:val="007B32BF"/>
  </w:style>
  <w:style w:type="paragraph" w:customStyle="1" w:styleId="xl65">
    <w:name w:val="xl65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6">
    <w:name w:val="xl66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F862F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9">
    <w:name w:val="xl69"/>
    <w:basedOn w:val="Normal"/>
    <w:rsid w:val="00F862F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0">
    <w:name w:val="xl70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2">
    <w:name w:val="xl72"/>
    <w:basedOn w:val="Normal"/>
    <w:rsid w:val="00F8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3">
    <w:name w:val="xl73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4">
    <w:name w:val="xl74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5">
    <w:name w:val="xl75"/>
    <w:basedOn w:val="Normal"/>
    <w:rsid w:val="00F862F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F862F6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8">
    <w:name w:val="xl78"/>
    <w:basedOn w:val="Normal"/>
    <w:rsid w:val="00F862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Normal"/>
    <w:rsid w:val="00F862F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Normal"/>
    <w:rsid w:val="00F862F6"/>
    <w:pPr>
      <w:pBdr>
        <w:top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1">
    <w:name w:val="xl8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82">
    <w:name w:val="xl82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83">
    <w:name w:val="xl8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Normal"/>
    <w:rsid w:val="00F8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Normal"/>
    <w:rsid w:val="00F862F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6">
    <w:name w:val="xl86"/>
    <w:basedOn w:val="Normal"/>
    <w:rsid w:val="00F8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7">
    <w:name w:val="xl87"/>
    <w:basedOn w:val="Normal"/>
    <w:rsid w:val="00F862F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8">
    <w:name w:val="xl88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1">
    <w:name w:val="xl9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2">
    <w:name w:val="xl92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3">
    <w:name w:val="xl9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8">
    <w:name w:val="xl98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9">
    <w:name w:val="xl9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0">
    <w:name w:val="xl100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F8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F8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6">
    <w:name w:val="xl106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8">
    <w:name w:val="xl108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109">
    <w:name w:val="xl10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10">
    <w:name w:val="xl110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11">
    <w:name w:val="xl111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112">
    <w:name w:val="xl112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15">
    <w:name w:val="xl115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18">
    <w:name w:val="xl118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9">
    <w:name w:val="xl11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21">
    <w:name w:val="xl121"/>
    <w:basedOn w:val="Normal"/>
    <w:rsid w:val="00A42A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3">
    <w:name w:val="xl63"/>
    <w:basedOn w:val="Normal"/>
    <w:rsid w:val="006A46BF"/>
    <w:pP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Normal"/>
    <w:rsid w:val="006A46BF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</w:rPr>
  </w:style>
  <w:style w:type="paragraph" w:styleId="ListParagraph">
    <w:name w:val="List Paragraph"/>
    <w:aliases w:val="bullet,My number"/>
    <w:basedOn w:val="Normal"/>
    <w:link w:val="ListParagraphChar"/>
    <w:uiPriority w:val="34"/>
    <w:qFormat/>
    <w:rsid w:val="00183840"/>
    <w:pPr>
      <w:spacing w:after="200"/>
      <w:ind w:left="720"/>
      <w:contextualSpacing/>
    </w:pPr>
    <w:rPr>
      <w:rFonts w:ascii="Calibri" w:eastAsia="Times New Roman" w:hAnsi="Calibri"/>
      <w:sz w:val="22"/>
    </w:rPr>
  </w:style>
  <w:style w:type="character" w:customStyle="1" w:styleId="ListParagraphChar">
    <w:name w:val="List Paragraph Char"/>
    <w:aliases w:val="bullet Char,My number Char"/>
    <w:link w:val="ListParagraph"/>
    <w:uiPriority w:val="34"/>
    <w:rsid w:val="00803815"/>
    <w:rPr>
      <w:rFonts w:ascii="Calibri" w:eastAsia="Times New Roman" w:hAnsi="Calibri"/>
      <w:sz w:val="22"/>
      <w:szCs w:val="22"/>
    </w:rPr>
  </w:style>
  <w:style w:type="paragraph" w:customStyle="1" w:styleId="xl123">
    <w:name w:val="xl123"/>
    <w:basedOn w:val="Normal"/>
    <w:rsid w:val="00CB52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6"/>
    </w:rPr>
  </w:style>
  <w:style w:type="paragraph" w:customStyle="1" w:styleId="Bullet1">
    <w:name w:val="Bullet 1"/>
    <w:basedOn w:val="Normal"/>
    <w:qFormat/>
    <w:rsid w:val="00341BC5"/>
    <w:pPr>
      <w:numPr>
        <w:numId w:val="14"/>
      </w:numPr>
      <w:spacing w:line="240" w:lineRule="auto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96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0D1"/>
    <w:rPr>
      <w:b/>
      <w:bCs/>
    </w:rPr>
  </w:style>
  <w:style w:type="character" w:styleId="Emphasis">
    <w:name w:val="Emphasis"/>
    <w:basedOn w:val="DefaultParagraphFont"/>
    <w:uiPriority w:val="20"/>
    <w:qFormat/>
    <w:rsid w:val="00091A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BE0"/>
    <w:pPr>
      <w:spacing w:line="276" w:lineRule="auto"/>
    </w:pPr>
    <w:rPr>
      <w:sz w:val="26"/>
      <w:szCs w:val="22"/>
    </w:rPr>
  </w:style>
  <w:style w:type="paragraph" w:styleId="Heading1">
    <w:name w:val="heading 1"/>
    <w:aliases w:val="H1,1,Heading,H1-Heading 1,h1,Header 1,l1,Legal Line 1,head 1,Heading No. L1,list 1,II+,I,heading 1,Heading11,Heading12,Heading111,Heading13,Heading112,Heading14,Heading113,Heading121,Heading1111,Heading131,Heading1121,h11,Header 11,l11,11,I1,a"/>
    <w:basedOn w:val="Normal"/>
    <w:next w:val="Normal"/>
    <w:link w:val="Heading1Char"/>
    <w:qFormat/>
    <w:rsid w:val="005613A2"/>
    <w:pPr>
      <w:keepNext/>
      <w:keepLines/>
      <w:numPr>
        <w:numId w:val="1"/>
      </w:numPr>
      <w:spacing w:before="120" w:after="240" w:line="240" w:lineRule="auto"/>
      <w:outlineLvl w:val="0"/>
    </w:pPr>
    <w:rPr>
      <w:b/>
      <w:bCs/>
      <w:sz w:val="32"/>
      <w:szCs w:val="28"/>
      <w:lang w:val="x-none" w:eastAsia="x-none"/>
    </w:rPr>
  </w:style>
  <w:style w:type="paragraph" w:styleId="Heading2">
    <w:name w:val="heading 2"/>
    <w:aliases w:val="H2,UNDERRUBRIK 1-2,h2 main heading,B Sub/Bold,B Sub/Bold1,B Sub/Bold2,B Sub/Bold11,h2 main heading1,h2 main heading2,B Sub/Bold3,B Sub/Bold12,h2 main heading3,B Sub/Bold4,B Sub/Bold13,Para2,SubPara,H2-Heading 2,2,Header 2,l2,Header&#10;2,h2,22,h21"/>
    <w:basedOn w:val="Normal"/>
    <w:next w:val="Normal"/>
    <w:link w:val="Heading2Char"/>
    <w:qFormat/>
    <w:rsid w:val="00A307BD"/>
    <w:pPr>
      <w:keepNext/>
      <w:keepLines/>
      <w:numPr>
        <w:ilvl w:val="1"/>
        <w:numId w:val="1"/>
      </w:numPr>
      <w:spacing w:before="200" w:after="200"/>
      <w:outlineLvl w:val="1"/>
    </w:pPr>
    <w:rPr>
      <w:b/>
      <w:bCs/>
      <w:szCs w:val="26"/>
      <w:lang w:val="x-none" w:eastAsia="x-none"/>
    </w:rPr>
  </w:style>
  <w:style w:type="paragraph" w:styleId="Heading3">
    <w:name w:val="heading 3"/>
    <w:aliases w:val="H3,Title2,H31,H32,H33,H34,H35,título 3,h:3,Heading3,h3,H3-Heading 3,3,l3.3,l3,list 3,list3,subhead,1.,Heading No. L3,heading 3,Heading31,Heading32,Heading311,Heading33,Heading312,Heading34,Heading313,Heading321,Heading3111,Heading331,31,E3,CT"/>
    <w:basedOn w:val="Normal"/>
    <w:next w:val="Normal"/>
    <w:link w:val="Heading3Char"/>
    <w:qFormat/>
    <w:rsid w:val="00A307BD"/>
    <w:pPr>
      <w:keepNext/>
      <w:keepLines/>
      <w:numPr>
        <w:ilvl w:val="2"/>
        <w:numId w:val="1"/>
      </w:numPr>
      <w:spacing w:before="200" w:after="200"/>
      <w:outlineLvl w:val="2"/>
    </w:pPr>
    <w:rPr>
      <w:b/>
      <w:bCs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769"/>
    <w:pPr>
      <w:keepNext/>
      <w:keepLines/>
      <w:numPr>
        <w:numId w:val="13"/>
      </w:numPr>
      <w:spacing w:before="200"/>
      <w:outlineLvl w:val="3"/>
    </w:pPr>
    <w:rPr>
      <w:b/>
      <w:bCs/>
      <w:i/>
      <w:iCs/>
      <w:color w:val="000000"/>
      <w:sz w:val="24"/>
      <w:lang w:val="x-none" w:eastAsia="x-none"/>
    </w:rPr>
  </w:style>
  <w:style w:type="paragraph" w:styleId="Heading5">
    <w:name w:val="heading 5"/>
    <w:aliases w:val="Heading 5(unused),Heading 5(unused)1,H5,Heading5,Heading51,Heading52,Heading511,Heading53,Heading512,5,H5-Heading 5,h5,l5,heading5,Heading54,Heading513,Heading521,Heading5111,Heading531,Heading5121,51,H5-Heading 51,h51,l51,heading51,Heading55"/>
    <w:basedOn w:val="Normal"/>
    <w:next w:val="Normal"/>
    <w:link w:val="Heading5Char"/>
    <w:qFormat/>
    <w:rsid w:val="00205D8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H6,h6,Legal Level 1.,5th Subtitle-10pt Bk it,- 4th Subtitle"/>
    <w:basedOn w:val="Normal"/>
    <w:next w:val="Normal"/>
    <w:link w:val="Heading6Char"/>
    <w:qFormat/>
    <w:rsid w:val="00205D8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paragraph" w:styleId="Heading7">
    <w:name w:val="heading 7"/>
    <w:aliases w:val="Legal Level 1.1."/>
    <w:basedOn w:val="Normal"/>
    <w:next w:val="Normal"/>
    <w:link w:val="Heading7Char"/>
    <w:qFormat/>
    <w:rsid w:val="00205D8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Heading8">
    <w:name w:val="heading 8"/>
    <w:aliases w:val="Legal Level 1.1.1."/>
    <w:basedOn w:val="Normal"/>
    <w:next w:val="Normal"/>
    <w:link w:val="Heading8Char"/>
    <w:qFormat/>
    <w:rsid w:val="00205D8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Heading9">
    <w:name w:val="heading 9"/>
    <w:aliases w:val="Legal Level 1.1.1.1."/>
    <w:basedOn w:val="Normal"/>
    <w:next w:val="Normal"/>
    <w:link w:val="Heading9Char"/>
    <w:qFormat/>
    <w:rsid w:val="00205D8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 Char,Heading Char,H1-Heading 1 Char,h1 Char,Header 1 Char,l1 Char,Legal Line 1 Char,head 1 Char,Heading No. L1 Char,list 1 Char,II+ Char,I Char,heading 1 Char,Heading11 Char,Heading12 Char,Heading111 Char,Heading13 Char,h11 Char"/>
    <w:link w:val="Heading1"/>
    <w:rsid w:val="005613A2"/>
    <w:rPr>
      <w:b/>
      <w:bCs/>
      <w:sz w:val="32"/>
      <w:szCs w:val="28"/>
      <w:lang w:val="x-none" w:eastAsia="x-none"/>
    </w:rPr>
  </w:style>
  <w:style w:type="character" w:customStyle="1" w:styleId="Heading2Char">
    <w:name w:val="Heading 2 Char"/>
    <w:aliases w:val="H2 Char,UNDERRUBRIK 1-2 Char,h2 main heading Char,B Sub/Bold Char,B Sub/Bold1 Char,B Sub/Bold2 Char,B Sub/Bold11 Char,h2 main heading1 Char,h2 main heading2 Char,B Sub/Bold3 Char,B Sub/Bold12 Char,h2 main heading3 Char,B Sub/Bold4 Char"/>
    <w:link w:val="Heading2"/>
    <w:rsid w:val="00A307BD"/>
    <w:rPr>
      <w:b/>
      <w:bCs/>
      <w:sz w:val="26"/>
      <w:szCs w:val="26"/>
      <w:lang w:val="x-none" w:eastAsia="x-none"/>
    </w:rPr>
  </w:style>
  <w:style w:type="character" w:customStyle="1" w:styleId="Heading3Char">
    <w:name w:val="Heading 3 Char"/>
    <w:aliases w:val="H3 Char,Title2 Char,H31 Char,H32 Char,H33 Char,H34 Char,H35 Char,título 3 Char,h:3 Char,Heading3 Char,h3 Char,H3-Heading 3 Char,3 Char,l3.3 Char,l3 Char,list 3 Char,list3 Char,subhead Char,1. Char,Heading No. L3 Char,heading 3 Char"/>
    <w:link w:val="Heading3"/>
    <w:rsid w:val="00A307BD"/>
    <w:rPr>
      <w:b/>
      <w:bCs/>
      <w:sz w:val="24"/>
      <w:szCs w:val="22"/>
      <w:lang w:val="x-none" w:eastAsia="x-none"/>
    </w:rPr>
  </w:style>
  <w:style w:type="character" w:customStyle="1" w:styleId="Heading4Char">
    <w:name w:val="Heading 4 Char"/>
    <w:link w:val="Heading4"/>
    <w:rsid w:val="00A35769"/>
    <w:rPr>
      <w:b/>
      <w:bCs/>
      <w:i/>
      <w:iCs/>
      <w:color w:val="000000"/>
      <w:sz w:val="24"/>
      <w:szCs w:val="22"/>
      <w:lang w:val="x-none" w:eastAsia="x-none"/>
    </w:rPr>
  </w:style>
  <w:style w:type="character" w:customStyle="1" w:styleId="Heading5Char">
    <w:name w:val="Heading 5 Char"/>
    <w:aliases w:val="Heading 5(unused) Char,Heading 5(unused)1 Char,H5 Char,Heading5 Char,Heading51 Char,Heading52 Char,Heading511 Char,Heading53 Char,Heading512 Char,5 Char,H5-Heading 5 Char,h5 Char,l5 Char,heading5 Char,Heading54 Char,Heading513 Char"/>
    <w:link w:val="Heading5"/>
    <w:rsid w:val="00205D84"/>
    <w:rPr>
      <w:rFonts w:ascii="Cambria" w:hAnsi="Cambria"/>
      <w:color w:val="243F60"/>
      <w:sz w:val="26"/>
      <w:szCs w:val="22"/>
      <w:lang w:val="x-none" w:eastAsia="x-none"/>
    </w:rPr>
  </w:style>
  <w:style w:type="character" w:customStyle="1" w:styleId="Heading6Char">
    <w:name w:val="Heading 6 Char"/>
    <w:aliases w:val="H6 Char,h6 Char,Legal Level 1. Char,5th Subtitle-10pt Bk it Char,- 4th Subtitle Char"/>
    <w:link w:val="Heading6"/>
    <w:rsid w:val="00205D84"/>
    <w:rPr>
      <w:rFonts w:ascii="Cambria" w:hAnsi="Cambria"/>
      <w:i/>
      <w:iCs/>
      <w:color w:val="243F60"/>
      <w:sz w:val="26"/>
      <w:szCs w:val="22"/>
      <w:lang w:val="x-none" w:eastAsia="x-none"/>
    </w:rPr>
  </w:style>
  <w:style w:type="character" w:customStyle="1" w:styleId="Heading7Char">
    <w:name w:val="Heading 7 Char"/>
    <w:aliases w:val="Legal Level 1.1. Char"/>
    <w:link w:val="Heading7"/>
    <w:rsid w:val="00205D84"/>
    <w:rPr>
      <w:rFonts w:ascii="Cambria" w:hAnsi="Cambria"/>
      <w:i/>
      <w:iCs/>
      <w:color w:val="404040"/>
      <w:sz w:val="26"/>
      <w:szCs w:val="22"/>
      <w:lang w:val="x-none" w:eastAsia="x-none"/>
    </w:rPr>
  </w:style>
  <w:style w:type="character" w:customStyle="1" w:styleId="Heading8Char">
    <w:name w:val="Heading 8 Char"/>
    <w:aliases w:val="Legal Level 1.1.1. Char"/>
    <w:link w:val="Heading8"/>
    <w:rsid w:val="00205D84"/>
    <w:rPr>
      <w:rFonts w:ascii="Cambria" w:hAnsi="Cambria"/>
      <w:color w:val="404040"/>
      <w:lang w:val="x-none" w:eastAsia="x-none"/>
    </w:rPr>
  </w:style>
  <w:style w:type="character" w:customStyle="1" w:styleId="Heading9Char">
    <w:name w:val="Heading 9 Char"/>
    <w:aliases w:val="Legal Level 1.1.1.1. Char"/>
    <w:link w:val="Heading9"/>
    <w:rsid w:val="00205D84"/>
    <w:rPr>
      <w:rFonts w:ascii="Cambria" w:hAnsi="Cambria"/>
      <w:i/>
      <w:iCs/>
      <w:color w:val="404040"/>
      <w:lang w:val="x-none" w:eastAsia="x-none"/>
    </w:rPr>
  </w:style>
  <w:style w:type="paragraph" w:customStyle="1" w:styleId="MediumGrid1-Accent21">
    <w:name w:val="Medium Grid 1 - Accent 21"/>
    <w:basedOn w:val="Normal"/>
    <w:uiPriority w:val="34"/>
    <w:qFormat/>
    <w:rsid w:val="00205D84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17010"/>
  </w:style>
  <w:style w:type="character" w:styleId="Hyperlink">
    <w:name w:val="Hyperlink"/>
    <w:uiPriority w:val="99"/>
    <w:rsid w:val="00717010"/>
    <w:rPr>
      <w:color w:val="0000FF"/>
      <w:u w:val="single"/>
    </w:rPr>
  </w:style>
  <w:style w:type="paragraph" w:customStyle="1" w:styleId="Bullet">
    <w:name w:val="Bullet"/>
    <w:basedOn w:val="Normal"/>
    <w:rsid w:val="00614E28"/>
    <w:pPr>
      <w:numPr>
        <w:numId w:val="3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2"/>
      <w:szCs w:val="20"/>
    </w:rPr>
  </w:style>
  <w:style w:type="paragraph" w:styleId="NormalIndent">
    <w:name w:val="Normal Indent"/>
    <w:basedOn w:val="Normal"/>
    <w:rsid w:val="00A0710B"/>
    <w:pPr>
      <w:spacing w:after="120" w:line="240" w:lineRule="auto"/>
      <w:ind w:left="432" w:firstLine="567"/>
      <w:jc w:val="both"/>
    </w:pPr>
    <w:rPr>
      <w:rFonts w:ascii="Arial" w:eastAsia="Times New Roman" w:hAnsi="Arial"/>
      <w:sz w:val="22"/>
      <w:szCs w:val="20"/>
    </w:rPr>
  </w:style>
  <w:style w:type="paragraph" w:styleId="BodyText">
    <w:name w:val="Body Text"/>
    <w:aliases w:val="body text,bt,contents,OCS Body Text,RFQ Text,RFQ,body text1,body text2,bt1,body text3,bt2,body text4,bt3,body text5,bt4,body text6,bt5,body text7,bt6,body text8,bt7,body text11,body text21,bt11,body text31,bt21,body text41,bt31,body text51"/>
    <w:link w:val="BodyTextChar"/>
    <w:rsid w:val="00846550"/>
    <w:pPr>
      <w:jc w:val="both"/>
    </w:pPr>
    <w:rPr>
      <w:rFonts w:ascii="Arial" w:eastAsia="Times New Roman" w:hAnsi="Arial"/>
      <w:noProof/>
      <w:sz w:val="22"/>
    </w:rPr>
  </w:style>
  <w:style w:type="character" w:customStyle="1" w:styleId="BodyTextChar">
    <w:name w:val="Body Text Char"/>
    <w:aliases w:val="body text Char,bt Char,contents Char,OCS Body Text Char,RFQ Text Char,RFQ Char,body text1 Char,body text2 Char,bt1 Char,body text3 Char,bt2 Char,body text4 Char,bt3 Char,body text5 Char,bt4 Char,body text6 Char,bt5 Char,body text7 Char"/>
    <w:link w:val="BodyText"/>
    <w:rsid w:val="00846550"/>
    <w:rPr>
      <w:rFonts w:ascii="Arial" w:eastAsia="Times New Roman" w:hAnsi="Arial"/>
      <w:noProof/>
      <w:sz w:val="22"/>
      <w:lang w:val="en-US" w:eastAsia="en-US" w:bidi="ar-SA"/>
    </w:rPr>
  </w:style>
  <w:style w:type="paragraph" w:styleId="BodyText2">
    <w:name w:val="Body Text 2"/>
    <w:basedOn w:val="Normal"/>
    <w:link w:val="BodyText2Char"/>
    <w:rsid w:val="001B5EEB"/>
    <w:pPr>
      <w:spacing w:after="120" w:line="48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BodyText2Char">
    <w:name w:val="Body Text 2 Char"/>
    <w:link w:val="BodyText2"/>
    <w:rsid w:val="001B5EEB"/>
    <w:rPr>
      <w:rFonts w:eastAsia="Times New Roman"/>
      <w:sz w:val="22"/>
      <w:szCs w:val="22"/>
    </w:rPr>
  </w:style>
  <w:style w:type="paragraph" w:customStyle="1" w:styleId="NormsCharCharCharCharChar">
    <w:name w:val="Norms Char Char Char Char Char"/>
    <w:basedOn w:val="Normal"/>
    <w:link w:val="NormsCharCharCharCharCharChar"/>
    <w:rsid w:val="00383DE7"/>
    <w:pPr>
      <w:overflowPunct w:val="0"/>
      <w:autoSpaceDE w:val="0"/>
      <w:autoSpaceDN w:val="0"/>
      <w:adjustRightInd w:val="0"/>
      <w:spacing w:before="120" w:after="60" w:line="264" w:lineRule="auto"/>
      <w:ind w:left="1440" w:right="113"/>
      <w:jc w:val="both"/>
      <w:textAlignment w:val="baseline"/>
    </w:pPr>
    <w:rPr>
      <w:rFonts w:ascii="Times New (W1)" w:eastAsia="Times New Roman" w:hAnsi="Times New (W1)"/>
      <w:sz w:val="22"/>
      <w:lang w:val="x-none" w:eastAsia="x-none"/>
    </w:rPr>
  </w:style>
  <w:style w:type="character" w:customStyle="1" w:styleId="NormsCharCharCharCharCharChar">
    <w:name w:val="Norms Char Char Char Char Char Char"/>
    <w:link w:val="NormsCharCharCharCharChar"/>
    <w:rsid w:val="00383DE7"/>
    <w:rPr>
      <w:rFonts w:ascii="Times New (W1)" w:eastAsia="Times New Roman" w:hAnsi="Times New (W1)"/>
      <w:sz w:val="22"/>
      <w:szCs w:val="22"/>
    </w:rPr>
  </w:style>
  <w:style w:type="paragraph" w:customStyle="1" w:styleId="Ser">
    <w:name w:val="Ser"/>
    <w:basedOn w:val="Normal"/>
    <w:autoRedefine/>
    <w:rsid w:val="00383DE7"/>
    <w:pPr>
      <w:spacing w:before="120" w:after="120" w:line="360" w:lineRule="auto"/>
      <w:ind w:left="360"/>
      <w:jc w:val="center"/>
    </w:pPr>
    <w:rPr>
      <w:rFonts w:eastAsia="Times New Roman"/>
      <w:b/>
      <w:sz w:val="22"/>
      <w:lang w:val="en-AU"/>
    </w:rPr>
  </w:style>
  <w:style w:type="paragraph" w:customStyle="1" w:styleId="Hinhve">
    <w:name w:val="Hinh ve"/>
    <w:basedOn w:val="Normal"/>
    <w:link w:val="HinhveChar"/>
    <w:qFormat/>
    <w:rsid w:val="00383DE7"/>
    <w:pPr>
      <w:numPr>
        <w:numId w:val="4"/>
      </w:numPr>
      <w:spacing w:before="120" w:line="240" w:lineRule="auto"/>
      <w:ind w:left="1886"/>
      <w:jc w:val="center"/>
    </w:pPr>
    <w:rPr>
      <w:color w:val="000000"/>
      <w:sz w:val="22"/>
      <w:lang w:val="x-none" w:eastAsia="x-none"/>
    </w:rPr>
  </w:style>
  <w:style w:type="table" w:styleId="TableGrid">
    <w:name w:val="Table Grid"/>
    <w:basedOn w:val="TableNormal"/>
    <w:uiPriority w:val="39"/>
    <w:rsid w:val="00383D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383DE7"/>
    <w:pPr>
      <w:numPr>
        <w:numId w:val="5"/>
      </w:numPr>
    </w:pPr>
  </w:style>
  <w:style w:type="paragraph" w:styleId="TOAHeading">
    <w:name w:val="toa heading"/>
    <w:basedOn w:val="Normal"/>
    <w:next w:val="Normal"/>
    <w:uiPriority w:val="99"/>
    <w:semiHidden/>
    <w:unhideWhenUsed/>
    <w:rsid w:val="00383DE7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83DE7"/>
  </w:style>
  <w:style w:type="paragraph" w:customStyle="1" w:styleId="StyleBullet2Justified">
    <w:name w:val="Style Bullet2 + Justified"/>
    <w:basedOn w:val="Normal"/>
    <w:autoRedefine/>
    <w:rsid w:val="00383DE7"/>
    <w:pPr>
      <w:keepNext/>
      <w:numPr>
        <w:numId w:val="2"/>
      </w:numPr>
      <w:tabs>
        <w:tab w:val="left" w:pos="1800"/>
      </w:tabs>
      <w:spacing w:before="60" w:line="312" w:lineRule="auto"/>
      <w:jc w:val="both"/>
    </w:pPr>
    <w:rPr>
      <w:rFonts w:ascii="Verdana" w:eastAsia="Times New Roman" w:hAnsi="Verdana"/>
      <w:sz w:val="22"/>
      <w:szCs w:val="20"/>
      <w:lang w:val="en-GB"/>
    </w:rPr>
  </w:style>
  <w:style w:type="paragraph" w:styleId="Caption">
    <w:name w:val="caption"/>
    <w:aliases w:val="Picture"/>
    <w:basedOn w:val="Normal"/>
    <w:next w:val="Normal"/>
    <w:link w:val="CaptionChar"/>
    <w:qFormat/>
    <w:rsid w:val="00383DE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Arial Bold" w:eastAsia="Times New Roman" w:hAnsi="Arial Bold"/>
      <w:b/>
      <w:sz w:val="20"/>
      <w:lang w:val="x-none" w:eastAsia="x-none"/>
    </w:rPr>
  </w:style>
  <w:style w:type="character" w:customStyle="1" w:styleId="CaptionChar">
    <w:name w:val="Caption Char"/>
    <w:aliases w:val="Picture Char"/>
    <w:link w:val="Caption"/>
    <w:rsid w:val="00383DE7"/>
    <w:rPr>
      <w:rFonts w:ascii="Arial Bold" w:eastAsia="Times New Roman" w:hAnsi="Arial Bold"/>
      <w:b/>
      <w:szCs w:val="22"/>
    </w:rPr>
  </w:style>
  <w:style w:type="paragraph" w:styleId="Header">
    <w:name w:val="header"/>
    <w:basedOn w:val="Normal"/>
    <w:link w:val="HeaderChar"/>
    <w:rsid w:val="00383DE7"/>
    <w:pPr>
      <w:tabs>
        <w:tab w:val="center" w:pos="4320"/>
        <w:tab w:val="right" w:pos="8640"/>
      </w:tabs>
      <w:spacing w:line="24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HeaderChar">
    <w:name w:val="Header Char"/>
    <w:link w:val="Header"/>
    <w:rsid w:val="00383DE7"/>
    <w:rPr>
      <w:rFonts w:eastAsia="Times New Roman"/>
      <w:sz w:val="22"/>
      <w:szCs w:val="22"/>
    </w:rPr>
  </w:style>
  <w:style w:type="paragraph" w:customStyle="1" w:styleId="ListBullet2">
    <w:name w:val="List Bullet2"/>
    <w:basedOn w:val="Normal"/>
    <w:rsid w:val="00383DE7"/>
    <w:pPr>
      <w:numPr>
        <w:ilvl w:val="1"/>
        <w:numId w:val="6"/>
      </w:numPr>
      <w:tabs>
        <w:tab w:val="clear" w:pos="2160"/>
        <w:tab w:val="num" w:pos="1800"/>
      </w:tabs>
      <w:spacing w:before="120" w:after="120" w:line="240" w:lineRule="auto"/>
      <w:ind w:left="1800"/>
    </w:pPr>
    <w:rPr>
      <w:rFonts w:ascii="Arial" w:eastAsia="Times New Roman" w:hAnsi="Arial" w:cs="Arial"/>
      <w:color w:val="FF0000"/>
      <w:sz w:val="22"/>
      <w:lang w:val="fr-FR"/>
    </w:rPr>
  </w:style>
  <w:style w:type="paragraph" w:customStyle="1" w:styleId="Vidu">
    <w:name w:val="Vidu"/>
    <w:basedOn w:val="Normal"/>
    <w:rsid w:val="00383DE7"/>
    <w:pPr>
      <w:numPr>
        <w:numId w:val="7"/>
      </w:numPr>
      <w:spacing w:before="120" w:line="240" w:lineRule="auto"/>
      <w:jc w:val="both"/>
    </w:pPr>
    <w:rPr>
      <w:rFonts w:ascii=".VnTime" w:eastAsia="Times New Roman" w:hAnsi=".VnTime"/>
      <w:sz w:val="24"/>
      <w:szCs w:val="20"/>
    </w:rPr>
  </w:style>
  <w:style w:type="character" w:customStyle="1" w:styleId="BodyTextBold">
    <w:name w:val="BodyText Bold"/>
    <w:rsid w:val="00383DE7"/>
    <w:rPr>
      <w:rFonts w:ascii="Arial" w:hAnsi="Arial"/>
      <w:b/>
      <w:sz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383DE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Bd-1BodyText1">
    <w:name w:val="Bd-1 (BodyText 1)"/>
    <w:link w:val="Bd-1BodyText1Char"/>
    <w:rsid w:val="00383DE7"/>
    <w:pPr>
      <w:numPr>
        <w:numId w:val="8"/>
      </w:numPr>
      <w:adjustRightInd w:val="0"/>
      <w:snapToGrid w:val="0"/>
      <w:spacing w:line="360" w:lineRule="auto"/>
      <w:jc w:val="both"/>
    </w:pPr>
    <w:rPr>
      <w:rFonts w:ascii="Verdana" w:hAnsi="Verdana"/>
      <w:sz w:val="18"/>
    </w:rPr>
  </w:style>
  <w:style w:type="character" w:customStyle="1" w:styleId="Bd-1BodyText1Char">
    <w:name w:val="Bd-1 (BodyText 1) Char"/>
    <w:link w:val="Bd-1BodyText1"/>
    <w:rsid w:val="00383DE7"/>
    <w:rPr>
      <w:rFonts w:ascii="Verdana" w:hAnsi="Verdana"/>
      <w:sz w:val="18"/>
    </w:rPr>
  </w:style>
  <w:style w:type="paragraph" w:styleId="Footer">
    <w:name w:val="footer"/>
    <w:basedOn w:val="Normal"/>
    <w:link w:val="FooterChar"/>
    <w:rsid w:val="00383DE7"/>
    <w:pPr>
      <w:tabs>
        <w:tab w:val="center" w:pos="4320"/>
        <w:tab w:val="right" w:pos="8640"/>
      </w:tabs>
      <w:spacing w:line="240" w:lineRule="auto"/>
      <w:ind w:left="737"/>
    </w:pPr>
    <w:rPr>
      <w:rFonts w:eastAsia="Times New Roman"/>
      <w:sz w:val="22"/>
      <w:lang w:val="x-none" w:eastAsia="x-none"/>
    </w:rPr>
  </w:style>
  <w:style w:type="character" w:customStyle="1" w:styleId="FooterChar">
    <w:name w:val="Footer Char"/>
    <w:link w:val="Footer"/>
    <w:rsid w:val="00383DE7"/>
    <w:rPr>
      <w:rFonts w:eastAsia="Times New Roman"/>
      <w:sz w:val="22"/>
      <w:szCs w:val="22"/>
    </w:rPr>
  </w:style>
  <w:style w:type="paragraph" w:customStyle="1" w:styleId="-">
    <w:name w:val="-"/>
    <w:rsid w:val="00383DE7"/>
    <w:pPr>
      <w:numPr>
        <w:numId w:val="9"/>
      </w:numPr>
      <w:spacing w:before="60" w:line="360" w:lineRule="auto"/>
      <w:ind w:right="851"/>
      <w:jc w:val="both"/>
    </w:pPr>
    <w:rPr>
      <w:rFonts w:eastAsia="Times New Roman"/>
      <w:sz w:val="24"/>
      <w:szCs w:val="24"/>
      <w:lang w:val="en-AU" w:eastAsia="en-AU"/>
    </w:rPr>
  </w:style>
  <w:style w:type="character" w:styleId="PageNumber">
    <w:name w:val="page number"/>
    <w:basedOn w:val="DefaultParagraphFont"/>
    <w:rsid w:val="00383DE7"/>
  </w:style>
  <w:style w:type="paragraph" w:customStyle="1" w:styleId="HeaderLarge">
    <w:name w:val="HeaderLarge"/>
    <w:basedOn w:val="Header"/>
    <w:rsid w:val="00383DE7"/>
    <w:pPr>
      <w:ind w:left="0"/>
    </w:pPr>
    <w:rPr>
      <w:rFonts w:ascii="Arial Black" w:hAnsi="Arial Black"/>
      <w:b/>
      <w:color w:val="0000FF"/>
      <w:sz w:val="18"/>
      <w:szCs w:val="20"/>
      <w:lang w:val="en-AU"/>
    </w:rPr>
  </w:style>
  <w:style w:type="paragraph" w:customStyle="1" w:styleId="FooterSmall">
    <w:name w:val="FooterSmall"/>
    <w:basedOn w:val="Footer"/>
    <w:next w:val="Normal"/>
    <w:rsid w:val="00383DE7"/>
    <w:pPr>
      <w:pBdr>
        <w:top w:val="single" w:sz="12" w:space="1" w:color="0000FF"/>
      </w:pBdr>
      <w:ind w:left="0"/>
    </w:pPr>
    <w:rPr>
      <w:rFonts w:ascii="Arial Narrow" w:hAnsi="Arial Narrow"/>
      <w:snapToGrid w:val="0"/>
      <w:color w:val="0000FF"/>
      <w:sz w:val="16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DE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83DE7"/>
    <w:rPr>
      <w:rFonts w:ascii="Tahoma" w:hAnsi="Tahoma" w:cs="Tahoma"/>
      <w:sz w:val="16"/>
      <w:szCs w:val="16"/>
    </w:rPr>
  </w:style>
  <w:style w:type="paragraph" w:customStyle="1" w:styleId="StyleHeading4">
    <w:name w:val="Style Heading 4"/>
    <w:basedOn w:val="Heading4"/>
    <w:autoRedefine/>
    <w:rsid w:val="00D2450C"/>
    <w:pPr>
      <w:keepLines w:val="0"/>
      <w:numPr>
        <w:numId w:val="0"/>
      </w:numPr>
      <w:tabs>
        <w:tab w:val="left" w:pos="7380"/>
      </w:tabs>
      <w:spacing w:before="60" w:after="120" w:line="360" w:lineRule="auto"/>
      <w:ind w:left="720"/>
    </w:pPr>
    <w:rPr>
      <w:bCs w:val="0"/>
      <w:i w:val="0"/>
      <w:iCs w:val="0"/>
      <w:color w:val="auto"/>
      <w:szCs w:val="24"/>
      <w:u w:val="single"/>
    </w:rPr>
  </w:style>
  <w:style w:type="character" w:styleId="Strong">
    <w:name w:val="Strong"/>
    <w:qFormat/>
    <w:rsid w:val="00D2450C"/>
    <w:rPr>
      <w:rFonts w:cs="Times New Roman"/>
      <w:b/>
      <w:bCs/>
    </w:rPr>
  </w:style>
  <w:style w:type="paragraph" w:customStyle="1" w:styleId="BodyText0">
    <w:name w:val="*Body Text"/>
    <w:link w:val="BodyTextChar0"/>
    <w:rsid w:val="00D2450C"/>
    <w:pPr>
      <w:spacing w:before="120" w:after="120"/>
      <w:ind w:left="360" w:hanging="360"/>
    </w:pPr>
    <w:rPr>
      <w:rFonts w:ascii="Arial" w:eastAsia="Times New Roman" w:hAnsi="Arial"/>
      <w:color w:val="000000"/>
      <w:sz w:val="22"/>
    </w:rPr>
  </w:style>
  <w:style w:type="character" w:customStyle="1" w:styleId="BodyTextChar0">
    <w:name w:val="*Body Text Char"/>
    <w:link w:val="BodyText0"/>
    <w:locked/>
    <w:rsid w:val="00D2450C"/>
    <w:rPr>
      <w:rFonts w:ascii="Arial" w:eastAsia="Times New Roman" w:hAnsi="Arial"/>
      <w:color w:val="000000"/>
      <w:sz w:val="22"/>
      <w:lang w:val="en-US" w:eastAsia="en-US" w:bidi="ar-SA"/>
    </w:rPr>
  </w:style>
  <w:style w:type="character" w:customStyle="1" w:styleId="altcolor">
    <w:name w:val="altcolor"/>
    <w:basedOn w:val="DefaultParagraphFont"/>
    <w:rsid w:val="00D2450C"/>
  </w:style>
  <w:style w:type="paragraph" w:styleId="PlainText">
    <w:name w:val="Plain Text"/>
    <w:basedOn w:val="Normal"/>
    <w:link w:val="PlainTextChar"/>
    <w:rsid w:val="00D2450C"/>
    <w:pPr>
      <w:spacing w:before="120" w:after="120" w:line="240" w:lineRule="auto"/>
      <w:ind w:left="360" w:hanging="36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D2450C"/>
    <w:rPr>
      <w:rFonts w:ascii="Courier New" w:eastAsia="Times New Roman" w:hAnsi="Courier New"/>
    </w:rPr>
  </w:style>
  <w:style w:type="character" w:customStyle="1" w:styleId="HinhveChar">
    <w:name w:val="Hinh ve Char"/>
    <w:link w:val="Hinhve"/>
    <w:rsid w:val="00D2450C"/>
    <w:rPr>
      <w:color w:val="000000"/>
      <w:sz w:val="22"/>
      <w:szCs w:val="2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D2450C"/>
    <w:pPr>
      <w:numPr>
        <w:numId w:val="0"/>
      </w:numPr>
      <w:spacing w:after="0" w:line="276" w:lineRule="auto"/>
      <w:outlineLvl w:val="9"/>
    </w:pPr>
    <w:rPr>
      <w:rFonts w:ascii="Cambria" w:eastAsia="Times New Roman" w:hAnsi="Cambria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315A4A"/>
    <w:pPr>
      <w:tabs>
        <w:tab w:val="left" w:pos="360"/>
        <w:tab w:val="left" w:pos="630"/>
        <w:tab w:val="right" w:leader="dot" w:pos="9410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223D7B"/>
    <w:pPr>
      <w:tabs>
        <w:tab w:val="left" w:pos="880"/>
        <w:tab w:val="left" w:pos="1080"/>
        <w:tab w:val="left" w:pos="1260"/>
        <w:tab w:val="left" w:pos="1350"/>
        <w:tab w:val="left" w:pos="1530"/>
        <w:tab w:val="right" w:leader="dot" w:pos="9410"/>
      </w:tabs>
      <w:ind w:left="260" w:firstLine="280"/>
    </w:pPr>
  </w:style>
  <w:style w:type="paragraph" w:styleId="TOC3">
    <w:name w:val="toc 3"/>
    <w:basedOn w:val="Normal"/>
    <w:next w:val="Normal"/>
    <w:autoRedefine/>
    <w:uiPriority w:val="39"/>
    <w:unhideWhenUsed/>
    <w:rsid w:val="005613A2"/>
    <w:pPr>
      <w:tabs>
        <w:tab w:val="left" w:pos="1320"/>
        <w:tab w:val="right" w:leader="dot" w:pos="9407"/>
      </w:tabs>
      <w:ind w:left="520"/>
    </w:pPr>
    <w:rPr>
      <w:i/>
      <w:noProof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D2450C"/>
    <w:pPr>
      <w:spacing w:after="100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D2450C"/>
    <w:pPr>
      <w:spacing w:after="100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D2450C"/>
    <w:pPr>
      <w:spacing w:after="100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D2450C"/>
    <w:pPr>
      <w:spacing w:after="100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D2450C"/>
    <w:pPr>
      <w:spacing w:after="100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D2450C"/>
    <w:pPr>
      <w:spacing w:after="100"/>
      <w:ind w:left="1760"/>
    </w:pPr>
    <w:rPr>
      <w:rFonts w:ascii="Calibri" w:eastAsia="Times New Roman" w:hAnsi="Calibr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8433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84339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ColorfulList-Accent12">
    <w:name w:val="Colorful List - Accent 12"/>
    <w:basedOn w:val="Normal"/>
    <w:uiPriority w:val="34"/>
    <w:qFormat/>
    <w:rsid w:val="00764084"/>
    <w:pPr>
      <w:spacing w:line="240" w:lineRule="auto"/>
      <w:ind w:left="720"/>
      <w:contextualSpacing/>
    </w:pPr>
    <w:rPr>
      <w:rFonts w:eastAsia="Times New Roman"/>
      <w:sz w:val="22"/>
    </w:rPr>
  </w:style>
  <w:style w:type="paragraph" w:customStyle="1" w:styleId="NormalH">
    <w:name w:val="NormalH"/>
    <w:basedOn w:val="Normal"/>
    <w:autoRedefine/>
    <w:uiPriority w:val="99"/>
    <w:rsid w:val="00737152"/>
    <w:pPr>
      <w:pageBreakBefore/>
      <w:tabs>
        <w:tab w:val="left" w:pos="2160"/>
        <w:tab w:val="right" w:pos="5040"/>
        <w:tab w:val="left" w:pos="5760"/>
        <w:tab w:val="right" w:pos="8640"/>
      </w:tabs>
      <w:spacing w:before="360" w:after="240" w:line="240" w:lineRule="auto"/>
      <w:jc w:val="center"/>
    </w:pPr>
    <w:rPr>
      <w:rFonts w:ascii="Verdana" w:eastAsia="Times New Roman" w:hAnsi="Verdana"/>
      <w:b/>
      <w:bCs/>
      <w:caps/>
      <w:color w:val="003400"/>
      <w:sz w:val="24"/>
      <w:szCs w:val="24"/>
    </w:rPr>
  </w:style>
  <w:style w:type="paragraph" w:customStyle="1" w:styleId="Bang">
    <w:name w:val="Bang"/>
    <w:basedOn w:val="Normal"/>
    <w:autoRedefine/>
    <w:rsid w:val="00737152"/>
    <w:pPr>
      <w:spacing w:before="60" w:after="60" w:line="288" w:lineRule="auto"/>
    </w:pPr>
    <w:rPr>
      <w:rFonts w:eastAsia="Times New Roman" w:cs="Tahoma"/>
      <w:bCs/>
      <w:iCs/>
      <w:sz w:val="22"/>
      <w:lang w:eastAsia="ja-JP"/>
    </w:rPr>
  </w:style>
  <w:style w:type="paragraph" w:customStyle="1" w:styleId="TableHeading">
    <w:name w:val="Table Heading"/>
    <w:basedOn w:val="TableText"/>
    <w:rsid w:val="00737152"/>
    <w:pPr>
      <w:spacing w:before="120" w:after="120"/>
      <w:jc w:val="center"/>
    </w:pPr>
    <w:rPr>
      <w:b/>
    </w:rPr>
  </w:style>
  <w:style w:type="paragraph" w:customStyle="1" w:styleId="TableText">
    <w:name w:val="Table Text"/>
    <w:basedOn w:val="Normal"/>
    <w:link w:val="TableTextChar1"/>
    <w:rsid w:val="00737152"/>
    <w:pPr>
      <w:keepLines/>
      <w:spacing w:line="240" w:lineRule="auto"/>
    </w:pPr>
    <w:rPr>
      <w:rFonts w:eastAsia="Times New Roman"/>
      <w:sz w:val="24"/>
      <w:szCs w:val="20"/>
      <w:lang w:val="x-none" w:eastAsia="x-none"/>
    </w:rPr>
  </w:style>
  <w:style w:type="paragraph" w:customStyle="1" w:styleId="StyleTableHeadingLeft0Hanging181">
    <w:name w:val="Style Table Heading + Left:  0&quot; Hanging:  1.81&quot;"/>
    <w:basedOn w:val="TableHeading"/>
    <w:rsid w:val="00737152"/>
    <w:pPr>
      <w:ind w:left="2610" w:hanging="2610"/>
    </w:pPr>
    <w:rPr>
      <w:bCs/>
    </w:rPr>
  </w:style>
  <w:style w:type="character" w:customStyle="1" w:styleId="TableTextChar1">
    <w:name w:val="Table Text Char1"/>
    <w:link w:val="TableText"/>
    <w:rsid w:val="00737152"/>
    <w:rPr>
      <w:rFonts w:eastAsia="Times New Roman"/>
      <w:sz w:val="24"/>
    </w:rPr>
  </w:style>
  <w:style w:type="paragraph" w:customStyle="1" w:styleId="Minus2">
    <w:name w:val="Minus2"/>
    <w:basedOn w:val="Normal"/>
    <w:rsid w:val="003A69BD"/>
    <w:pPr>
      <w:numPr>
        <w:numId w:val="10"/>
      </w:numPr>
      <w:spacing w:before="120" w:after="120" w:line="240" w:lineRule="auto"/>
    </w:pPr>
    <w:rPr>
      <w:rFonts w:ascii="Arial" w:eastAsia="Times New Roman" w:hAnsi="Arial"/>
      <w:sz w:val="22"/>
      <w:szCs w:val="24"/>
    </w:rPr>
  </w:style>
  <w:style w:type="paragraph" w:customStyle="1" w:styleId="Sub-sectiontext">
    <w:name w:val="Sub-section text"/>
    <w:basedOn w:val="Normal"/>
    <w:rsid w:val="003A69BD"/>
    <w:pPr>
      <w:spacing w:before="120" w:line="240" w:lineRule="auto"/>
      <w:ind w:left="706"/>
      <w:jc w:val="both"/>
    </w:pPr>
    <w:rPr>
      <w:rFonts w:eastAsia="Times New Roman"/>
      <w:sz w:val="22"/>
      <w:lang w:val="en-GB"/>
    </w:rPr>
  </w:style>
  <w:style w:type="paragraph" w:customStyle="1" w:styleId="Normal11">
    <w:name w:val="Normal 11"/>
    <w:basedOn w:val="Normal"/>
    <w:rsid w:val="00983007"/>
    <w:pPr>
      <w:keepNext/>
      <w:tabs>
        <w:tab w:val="left" w:pos="567"/>
      </w:tabs>
      <w:spacing w:line="240" w:lineRule="auto"/>
    </w:pPr>
    <w:rPr>
      <w:rFonts w:ascii=".VnArial" w:eastAsia="Times New Roman" w:hAnsi=".VnArial"/>
      <w:sz w:val="22"/>
      <w:szCs w:val="20"/>
    </w:rPr>
  </w:style>
  <w:style w:type="character" w:customStyle="1" w:styleId="apple-converted-space">
    <w:name w:val="apple-converted-space"/>
    <w:basedOn w:val="DefaultParagraphFont"/>
    <w:rsid w:val="000906E9"/>
  </w:style>
  <w:style w:type="character" w:styleId="FollowedHyperlink">
    <w:name w:val="FollowedHyperlink"/>
    <w:uiPriority w:val="99"/>
    <w:semiHidden/>
    <w:unhideWhenUsed/>
    <w:rsid w:val="00745E6D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69698C"/>
    <w:pPr>
      <w:spacing w:after="200"/>
      <w:ind w:left="720"/>
      <w:contextualSpacing/>
    </w:pPr>
    <w:rPr>
      <w:rFonts w:ascii="Calibri" w:hAnsi="Calibri"/>
      <w:sz w:val="22"/>
    </w:rPr>
  </w:style>
  <w:style w:type="paragraph" w:customStyle="1" w:styleId="Bullet2">
    <w:name w:val="Bullet2"/>
    <w:basedOn w:val="Normal"/>
    <w:uiPriority w:val="99"/>
    <w:rsid w:val="0090630D"/>
    <w:pPr>
      <w:numPr>
        <w:numId w:val="11"/>
      </w:numPr>
      <w:spacing w:before="120" w:line="240" w:lineRule="auto"/>
    </w:pPr>
    <w:rPr>
      <w:rFonts w:ascii=".VnTime" w:eastAsia="Times New Roman" w:hAnsi=".VnTime"/>
      <w:sz w:val="24"/>
      <w:szCs w:val="20"/>
    </w:rPr>
  </w:style>
  <w:style w:type="paragraph" w:customStyle="1" w:styleId="TableBullet">
    <w:name w:val="Table Bullet"/>
    <w:basedOn w:val="TableText"/>
    <w:rsid w:val="001E7B4B"/>
    <w:pPr>
      <w:numPr>
        <w:numId w:val="12"/>
      </w:numPr>
    </w:pPr>
  </w:style>
  <w:style w:type="character" w:customStyle="1" w:styleId="indexstorytext">
    <w:name w:val="indexstorytext"/>
    <w:rsid w:val="007B32BF"/>
  </w:style>
  <w:style w:type="character" w:customStyle="1" w:styleId="st1">
    <w:name w:val="st1"/>
    <w:rsid w:val="007B32BF"/>
  </w:style>
  <w:style w:type="paragraph" w:customStyle="1" w:styleId="xl65">
    <w:name w:val="xl65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6">
    <w:name w:val="xl66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F862F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9">
    <w:name w:val="xl69"/>
    <w:basedOn w:val="Normal"/>
    <w:rsid w:val="00F862F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0">
    <w:name w:val="xl70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2">
    <w:name w:val="xl72"/>
    <w:basedOn w:val="Normal"/>
    <w:rsid w:val="00F8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3">
    <w:name w:val="xl73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4">
    <w:name w:val="xl74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5">
    <w:name w:val="xl75"/>
    <w:basedOn w:val="Normal"/>
    <w:rsid w:val="00F862F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F862F6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Normal"/>
    <w:rsid w:val="00F862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8">
    <w:name w:val="xl78"/>
    <w:basedOn w:val="Normal"/>
    <w:rsid w:val="00F862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Normal"/>
    <w:rsid w:val="00F862F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Normal"/>
    <w:rsid w:val="00F862F6"/>
    <w:pPr>
      <w:pBdr>
        <w:top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1">
    <w:name w:val="xl8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82">
    <w:name w:val="xl82"/>
    <w:basedOn w:val="Normal"/>
    <w:rsid w:val="00F862F6"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83">
    <w:name w:val="xl8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Normal"/>
    <w:rsid w:val="00F8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Normal"/>
    <w:rsid w:val="00F862F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6">
    <w:name w:val="xl86"/>
    <w:basedOn w:val="Normal"/>
    <w:rsid w:val="00F8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7">
    <w:name w:val="xl87"/>
    <w:basedOn w:val="Normal"/>
    <w:rsid w:val="00F862F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8">
    <w:name w:val="xl88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Normal"/>
    <w:rsid w:val="00F862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1">
    <w:name w:val="xl91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2">
    <w:name w:val="xl92"/>
    <w:basedOn w:val="Normal"/>
    <w:rsid w:val="00F862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3">
    <w:name w:val="xl9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8">
    <w:name w:val="xl98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9">
    <w:name w:val="xl9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0">
    <w:name w:val="xl100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F8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F8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6">
    <w:name w:val="xl106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8">
    <w:name w:val="xl108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109">
    <w:name w:val="xl10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10">
    <w:name w:val="xl110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11">
    <w:name w:val="xl111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</w:rPr>
  </w:style>
  <w:style w:type="paragraph" w:customStyle="1" w:styleId="xl112">
    <w:name w:val="xl112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15">
    <w:name w:val="xl115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Normal"/>
    <w:rsid w:val="00F8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18">
    <w:name w:val="xl118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9">
    <w:name w:val="xl119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Normal"/>
    <w:rsid w:val="00F8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21">
    <w:name w:val="xl121"/>
    <w:basedOn w:val="Normal"/>
    <w:rsid w:val="00A42A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3">
    <w:name w:val="xl63"/>
    <w:basedOn w:val="Normal"/>
    <w:rsid w:val="006A46BF"/>
    <w:pP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Normal"/>
    <w:rsid w:val="006A46BF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</w:rPr>
  </w:style>
  <w:style w:type="paragraph" w:styleId="ListParagraph">
    <w:name w:val="List Paragraph"/>
    <w:aliases w:val="bullet,My number"/>
    <w:basedOn w:val="Normal"/>
    <w:link w:val="ListParagraphChar"/>
    <w:uiPriority w:val="34"/>
    <w:qFormat/>
    <w:rsid w:val="00183840"/>
    <w:pPr>
      <w:spacing w:after="200"/>
      <w:ind w:left="720"/>
      <w:contextualSpacing/>
    </w:pPr>
    <w:rPr>
      <w:rFonts w:ascii="Calibri" w:eastAsia="Times New Roman" w:hAnsi="Calibri"/>
      <w:sz w:val="22"/>
    </w:rPr>
  </w:style>
  <w:style w:type="character" w:customStyle="1" w:styleId="ListParagraphChar">
    <w:name w:val="List Paragraph Char"/>
    <w:aliases w:val="bullet Char,My number Char"/>
    <w:link w:val="ListParagraph"/>
    <w:uiPriority w:val="34"/>
    <w:rsid w:val="00803815"/>
    <w:rPr>
      <w:rFonts w:ascii="Calibri" w:eastAsia="Times New Roman" w:hAnsi="Calibri"/>
      <w:sz w:val="22"/>
      <w:szCs w:val="22"/>
    </w:rPr>
  </w:style>
  <w:style w:type="paragraph" w:customStyle="1" w:styleId="xl123">
    <w:name w:val="xl123"/>
    <w:basedOn w:val="Normal"/>
    <w:rsid w:val="00CB52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6"/>
    </w:rPr>
  </w:style>
  <w:style w:type="paragraph" w:customStyle="1" w:styleId="Bullet1">
    <w:name w:val="Bullet 1"/>
    <w:basedOn w:val="Normal"/>
    <w:qFormat/>
    <w:rsid w:val="00341BC5"/>
    <w:pPr>
      <w:numPr>
        <w:numId w:val="14"/>
      </w:numPr>
      <w:spacing w:line="240" w:lineRule="auto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96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0D1"/>
    <w:rPr>
      <w:b/>
      <w:bCs/>
    </w:rPr>
  </w:style>
  <w:style w:type="character" w:styleId="Emphasis">
    <w:name w:val="Emphasis"/>
    <w:basedOn w:val="DefaultParagraphFont"/>
    <w:uiPriority w:val="20"/>
    <w:qFormat/>
    <w:rsid w:val="00091A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338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91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83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06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1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050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774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as.petrolimex.com.vn/Downloads/EGAS/" TargetMode="External"/><Relationship Id="rId5" Type="http://schemas.openxmlformats.org/officeDocument/2006/relationships/settings" Target="settings.xml"/><Relationship Id="rId15" Type="http://schemas.openxmlformats.org/officeDocument/2006/relationships/image" Target="cid:87148639-55a6-4da5-84f4-d7c7641d7d5d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r-Son\Desktop\piacom-DeXuat\ND04-01-210910(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2EBBF-2E84-4097-8846-E58DF9C8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ND04-01-210910(S).dotx</Template>
  <TotalTime>2824</TotalTime>
  <Pages>5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Links>
    <vt:vector size="252" baseType="variant">
      <vt:variant>
        <vt:i4>5505103</vt:i4>
      </vt:variant>
      <vt:variant>
        <vt:i4>261</vt:i4>
      </vt:variant>
      <vt:variant>
        <vt:i4>0</vt:i4>
      </vt:variant>
      <vt:variant>
        <vt:i4>5</vt:i4>
      </vt:variant>
      <vt:variant>
        <vt:lpwstr>http://www.piacom.com.vn/</vt:lpwstr>
      </vt:variant>
      <vt:variant>
        <vt:lpwstr/>
      </vt:variant>
      <vt:variant>
        <vt:i4>4849701</vt:i4>
      </vt:variant>
      <vt:variant>
        <vt:i4>258</vt:i4>
      </vt:variant>
      <vt:variant>
        <vt:i4>0</vt:i4>
      </vt:variant>
      <vt:variant>
        <vt:i4>5</vt:i4>
      </vt:variant>
      <vt:variant>
        <vt:lpwstr>mailto:piacom@petrolimex.com.vn</vt:lpwstr>
      </vt:variant>
      <vt:variant>
        <vt:lpwstr/>
      </vt:variant>
      <vt:variant>
        <vt:i4>1441841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_Toc461602437</vt:lpwstr>
      </vt:variant>
      <vt:variant>
        <vt:i4>1441841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_Toc461602436</vt:lpwstr>
      </vt:variant>
      <vt:variant>
        <vt:i4>1441841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_Toc461602435</vt:lpwstr>
      </vt:variant>
      <vt:variant>
        <vt:i4>1441841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_Toc461602434</vt:lpwstr>
      </vt:variant>
      <vt:variant>
        <vt:i4>1441841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_Toc461602433</vt:lpwstr>
      </vt:variant>
      <vt:variant>
        <vt:i4>1441841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_Toc461602432</vt:lpwstr>
      </vt:variant>
      <vt:variant>
        <vt:i4>1441841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_Toc461602431</vt:lpwstr>
      </vt:variant>
      <vt:variant>
        <vt:i4>1441841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_Toc461602430</vt:lpwstr>
      </vt:variant>
      <vt:variant>
        <vt:i4>1507377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_Toc461602429</vt:lpwstr>
      </vt:variant>
      <vt:variant>
        <vt:i4>1507377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_Toc461602428</vt:lpwstr>
      </vt:variant>
      <vt:variant>
        <vt:i4>1507377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_Toc461602427</vt:lpwstr>
      </vt:variant>
      <vt:variant>
        <vt:i4>1507377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_Toc461602426</vt:lpwstr>
      </vt:variant>
      <vt:variant>
        <vt:i4>1507377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_Toc461602425</vt:lpwstr>
      </vt:variant>
      <vt:variant>
        <vt:i4>1507377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_Toc461602424</vt:lpwstr>
      </vt:variant>
      <vt:variant>
        <vt:i4>1507377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_Toc461602423</vt:lpwstr>
      </vt:variant>
      <vt:variant>
        <vt:i4>1507377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_Toc461602422</vt:lpwstr>
      </vt:variant>
      <vt:variant>
        <vt:i4>1507377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_Toc461602421</vt:lpwstr>
      </vt:variant>
      <vt:variant>
        <vt:i4>1507377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_Toc461602420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_Toc461602419</vt:lpwstr>
      </vt:variant>
      <vt:variant>
        <vt:i4>1310769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_Toc461602418</vt:lpwstr>
      </vt:variant>
      <vt:variant>
        <vt:i4>1310769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_Toc461602417</vt:lpwstr>
      </vt:variant>
      <vt:variant>
        <vt:i4>1310769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_Toc461602416</vt:lpwstr>
      </vt:variant>
      <vt:variant>
        <vt:i4>1310769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_Toc461602415</vt:lpwstr>
      </vt:variant>
      <vt:variant>
        <vt:i4>1310769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_Toc461602414</vt:lpwstr>
      </vt:variant>
      <vt:variant>
        <vt:i4>1310769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_Toc461602413</vt:lpwstr>
      </vt:variant>
      <vt:variant>
        <vt:i4>1310769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_Toc461602412</vt:lpwstr>
      </vt:variant>
      <vt:variant>
        <vt:i4>1310769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_Toc461602411</vt:lpwstr>
      </vt:variant>
      <vt:variant>
        <vt:i4>1310769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_Toc461602410</vt:lpwstr>
      </vt:variant>
      <vt:variant>
        <vt:i4>1376305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_Toc461602409</vt:lpwstr>
      </vt:variant>
      <vt:variant>
        <vt:i4>1376305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_Toc461602408</vt:lpwstr>
      </vt:variant>
      <vt:variant>
        <vt:i4>1376305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_Toc461602407</vt:lpwstr>
      </vt:variant>
      <vt:variant>
        <vt:i4>1376305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_Toc461602406</vt:lpwstr>
      </vt:variant>
      <vt:variant>
        <vt:i4>1376305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_Toc461602405</vt:lpwstr>
      </vt:variant>
      <vt:variant>
        <vt:i4>1376305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_Toc461602404</vt:lpwstr>
      </vt:variant>
      <vt:variant>
        <vt:i4>1376305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_Toc461602403</vt:lpwstr>
      </vt:variant>
      <vt:variant>
        <vt:i4>1376305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_Toc461602402</vt:lpwstr>
      </vt:variant>
      <vt:variant>
        <vt:i4>1376305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_Toc461602401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_Toc461602400</vt:lpwstr>
      </vt:variant>
      <vt:variant>
        <vt:i4>1835062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_Toc461602399</vt:lpwstr>
      </vt:variant>
      <vt:variant>
        <vt:i4>1835062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_Toc461602398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mr-Son</dc:creator>
  <cp:lastModifiedBy>Windows User</cp:lastModifiedBy>
  <cp:revision>274</cp:revision>
  <cp:lastPrinted>2014-09-04T07:50:00Z</cp:lastPrinted>
  <dcterms:created xsi:type="dcterms:W3CDTF">2017-07-26T07:36:00Z</dcterms:created>
  <dcterms:modified xsi:type="dcterms:W3CDTF">2018-06-04T01:54:00Z</dcterms:modified>
</cp:coreProperties>
</file>